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52A0C" w14:textId="77777777" w:rsidR="0087561D" w:rsidRPr="00AF28DD" w:rsidRDefault="0087561D" w:rsidP="002025D3">
      <w:pPr>
        <w:jc w:val="center"/>
        <w:rPr>
          <w:rFonts w:ascii="Arial" w:hAnsi="Arial" w:cs="Arial"/>
          <w:szCs w:val="24"/>
        </w:rPr>
      </w:pPr>
      <w:r w:rsidRPr="00AF28DD">
        <w:rPr>
          <w:rFonts w:ascii="Arial" w:hAnsi="Arial" w:cs="Arial"/>
          <w:b/>
          <w:bCs/>
          <w:color w:val="000000"/>
        </w:rPr>
        <w:t>ACTA DE ENTREGA Y RECIBO</w:t>
      </w:r>
    </w:p>
    <w:p w14:paraId="68EAC56E" w14:textId="77777777" w:rsidR="0087561D" w:rsidRPr="00AF28DD" w:rsidRDefault="0087561D" w:rsidP="002025D3">
      <w:pPr>
        <w:jc w:val="center"/>
        <w:rPr>
          <w:rFonts w:ascii="Arial" w:hAnsi="Arial" w:cs="Arial"/>
          <w:szCs w:val="24"/>
        </w:rPr>
      </w:pPr>
    </w:p>
    <w:p w14:paraId="11A4FA36" w14:textId="77777777" w:rsidR="0087561D" w:rsidRPr="00AF28DD" w:rsidRDefault="0087561D" w:rsidP="0087561D">
      <w:pPr>
        <w:jc w:val="center"/>
        <w:rPr>
          <w:rFonts w:ascii="Arial" w:hAnsi="Arial" w:cs="Arial"/>
          <w:b/>
          <w:bCs/>
          <w:color w:val="000000"/>
          <w:shd w:val="clear" w:color="auto" w:fill="F1F1F1"/>
        </w:rPr>
      </w:pPr>
    </w:p>
    <w:p w14:paraId="011F96A7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>ACTA</w:t>
      </w:r>
      <w:r w:rsidR="00CA53D4"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 </w:t>
      </w:r>
      <w:r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TIPO DE CONTRATO:      </w:t>
      </w:r>
      <w:r w:rsidRPr="00AF28DD">
        <w:rPr>
          <w:rFonts w:ascii="Arial" w:hAnsi="Arial" w:cs="Arial"/>
          <w:color w:val="000000"/>
          <w:sz w:val="18"/>
          <w:szCs w:val="18"/>
          <w:bdr w:val="none" w:sz="0" w:space="0" w:color="auto" w:frame="1"/>
          <w:lang w:val="es-ES"/>
        </w:rPr>
        <w:t xml:space="preserve">OBRA </w:t>
      </w:r>
      <w:r w:rsidR="00CA53D4" w:rsidRPr="00AF28DD">
        <w:rPr>
          <w:rFonts w:ascii="Arial" w:hAnsi="Arial" w:cs="Arial"/>
          <w:color w:val="000000"/>
          <w:sz w:val="18"/>
          <w:szCs w:val="18"/>
          <w:bdr w:val="none" w:sz="0" w:space="0" w:color="auto" w:frame="1"/>
          <w:lang w:val="es-ES"/>
        </w:rPr>
        <w:t>PÚBLICA</w:t>
      </w:r>
    </w:p>
    <w:p w14:paraId="33E33E84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2FE20A1F" w14:textId="77777777" w:rsidR="0087561D" w:rsidRPr="00AF28DD" w:rsidRDefault="0087561D" w:rsidP="0087561D">
      <w:pPr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CONTRATO No.:                         </w:t>
      </w:r>
      <w:r w:rsidR="00CA53D4"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>XXX</w:t>
      </w:r>
      <w:r w:rsidR="00CA53D4" w:rsidRPr="00AF28DD"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 DEL XX DE XXX DE XXXX</w:t>
      </w:r>
    </w:p>
    <w:p w14:paraId="0DAB2723" w14:textId="77777777" w:rsidR="0087561D" w:rsidRPr="00AF28DD" w:rsidRDefault="0087561D" w:rsidP="0087561D">
      <w:pPr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 </w:t>
      </w:r>
    </w:p>
    <w:p w14:paraId="7A0919B4" w14:textId="77777777" w:rsidR="0087561D" w:rsidRPr="00AF28DD" w:rsidRDefault="0087561D" w:rsidP="0087561D">
      <w:pPr>
        <w:rPr>
          <w:rFonts w:ascii="Arial" w:hAnsi="Arial" w:cs="Arial"/>
          <w:color w:val="000000"/>
          <w:sz w:val="18"/>
          <w:szCs w:val="18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CONTRATISTA:                          </w:t>
      </w:r>
      <w:r w:rsidR="00CA53D4" w:rsidRPr="00AF28DD">
        <w:rPr>
          <w:rFonts w:ascii="Arial" w:hAnsi="Arial" w:cs="Arial"/>
          <w:color w:val="000000"/>
          <w:sz w:val="18"/>
          <w:szCs w:val="18"/>
          <w:bdr w:val="none" w:sz="0" w:space="0" w:color="auto" w:frame="1"/>
          <w:lang w:val="es-ES"/>
        </w:rPr>
        <w:t>NOMBRE</w:t>
      </w:r>
    </w:p>
    <w:p w14:paraId="4A2C087C" w14:textId="77777777" w:rsidR="0087561D" w:rsidRPr="00AF28DD" w:rsidRDefault="0087561D" w:rsidP="0087561D">
      <w:pPr>
        <w:rPr>
          <w:rFonts w:ascii="Arial" w:hAnsi="Arial" w:cs="Arial"/>
          <w:color w:val="000000"/>
          <w:sz w:val="18"/>
          <w:szCs w:val="18"/>
          <w:bdr w:val="none" w:sz="0" w:space="0" w:color="auto" w:frame="1"/>
          <w:lang w:val="es-ES"/>
        </w:rPr>
      </w:pPr>
    </w:p>
    <w:p w14:paraId="164E6979" w14:textId="77777777" w:rsidR="0087561D" w:rsidRPr="00AF28DD" w:rsidRDefault="0087561D" w:rsidP="0087561D">
      <w:pPr>
        <w:rPr>
          <w:rFonts w:ascii="Arial" w:hAnsi="Arial" w:cs="Arial"/>
          <w:color w:val="000000"/>
          <w:sz w:val="18"/>
          <w:szCs w:val="18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INTERVENTOR:                          </w:t>
      </w:r>
      <w:r w:rsidR="00CA53D4" w:rsidRPr="00AF28DD"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  <w:t>NOMBRE</w:t>
      </w:r>
      <w:r w:rsidRPr="00AF28DD"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      </w:t>
      </w:r>
      <w:r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>CONTRATO</w:t>
      </w:r>
      <w:r w:rsidR="00CA53D4" w:rsidRPr="00AF28DD"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  <w:t>:      XXX</w:t>
      </w:r>
      <w:r w:rsidRPr="00AF28DD"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 de </w:t>
      </w:r>
      <w:r w:rsidR="00CA53D4" w:rsidRPr="00AF28DD"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  <w:t>XXXX</w:t>
      </w:r>
      <w:r w:rsidRPr="00AF28DD"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 </w:t>
      </w:r>
    </w:p>
    <w:p w14:paraId="5930F410" w14:textId="77777777" w:rsidR="0087561D" w:rsidRPr="00AF28DD" w:rsidRDefault="0087561D" w:rsidP="0087561D">
      <w:pPr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460FF0FD" w14:textId="77777777" w:rsidR="0087561D" w:rsidRPr="00AF28DD" w:rsidRDefault="0087561D" w:rsidP="0087561D">
      <w:pPr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tbl>
      <w:tblPr>
        <w:tblStyle w:val="TableGrid"/>
        <w:tblpPr w:leftFromText="141" w:rightFromText="141" w:vertAnchor="text" w:horzAnchor="page" w:tblpX="3337" w:tblpY="-62"/>
        <w:tblW w:w="0" w:type="auto"/>
        <w:tblLook w:val="04A0" w:firstRow="1" w:lastRow="0" w:firstColumn="1" w:lastColumn="0" w:noHBand="0" w:noVBand="1"/>
      </w:tblPr>
      <w:tblGrid>
        <w:gridCol w:w="7763"/>
      </w:tblGrid>
      <w:tr w:rsidR="0087561D" w:rsidRPr="00AF28DD" w14:paraId="600BEA07" w14:textId="77777777" w:rsidTr="00CA53D4">
        <w:trPr>
          <w:trHeight w:val="1446"/>
        </w:trPr>
        <w:tc>
          <w:tcPr>
            <w:tcW w:w="7763" w:type="dxa"/>
          </w:tcPr>
          <w:p w14:paraId="6C9CF851" w14:textId="77777777" w:rsidR="0087561D" w:rsidRPr="00AF28DD" w:rsidRDefault="00CA53D4" w:rsidP="0087561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  <w:lang w:val="es-ES"/>
              </w:rPr>
              <w:t xml:space="preserve">TRASCRIBIR OBJETO DEL CONTRATO </w:t>
            </w:r>
          </w:p>
          <w:p w14:paraId="5CEF3688" w14:textId="77777777" w:rsidR="00327201" w:rsidRPr="00AF28DD" w:rsidRDefault="00327201" w:rsidP="0087561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bdr w:val="none" w:sz="0" w:space="0" w:color="auto" w:frame="1"/>
                <w:lang w:val="es-ES"/>
              </w:rPr>
            </w:pPr>
          </w:p>
        </w:tc>
      </w:tr>
    </w:tbl>
    <w:p w14:paraId="441DFA97" w14:textId="77777777" w:rsidR="0087561D" w:rsidRPr="00AF28DD" w:rsidRDefault="0087561D" w:rsidP="0087561D">
      <w:pPr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4D2349D9" w14:textId="77777777" w:rsidR="0087561D" w:rsidRPr="00AF28DD" w:rsidRDefault="0087561D" w:rsidP="0087561D">
      <w:pPr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5DD4DF40" w14:textId="77777777" w:rsidR="0087561D" w:rsidRPr="00AF28DD" w:rsidRDefault="0087561D" w:rsidP="0087561D">
      <w:pPr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4A8576C9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>OBJETO PROYECTO:</w:t>
      </w:r>
    </w:p>
    <w:p w14:paraId="7D2AE35E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716191FE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472ABF6C" w14:textId="77777777" w:rsidR="0087561D" w:rsidRPr="00AF28DD" w:rsidRDefault="0087561D" w:rsidP="0087561D">
      <w:pPr>
        <w:jc w:val="center"/>
        <w:rPr>
          <w:rFonts w:ascii="Arial" w:hAnsi="Arial" w:cs="Arial"/>
        </w:rPr>
      </w:pPr>
    </w:p>
    <w:p w14:paraId="4DFE7FB4" w14:textId="77777777" w:rsidR="0087561D" w:rsidRPr="00AF28DD" w:rsidRDefault="0087561D" w:rsidP="0087561D">
      <w:pPr>
        <w:jc w:val="center"/>
        <w:rPr>
          <w:rFonts w:ascii="Arial" w:hAnsi="Arial" w:cs="Arial"/>
        </w:rPr>
      </w:pPr>
    </w:p>
    <w:p w14:paraId="377604B1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>LOCALIZACIÓN DEL</w:t>
      </w:r>
    </w:p>
    <w:p w14:paraId="459ECE25" w14:textId="77777777" w:rsidR="0087561D" w:rsidRPr="00AF28DD" w:rsidRDefault="0087561D" w:rsidP="0087561D">
      <w:pPr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  <w:t xml:space="preserve">PROYECTO:                              </w:t>
      </w:r>
      <w:r w:rsidR="00CA53D4" w:rsidRPr="00AF28DD"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  <w:t>MUNICIPIO DE XXXXXX</w:t>
      </w:r>
    </w:p>
    <w:p w14:paraId="78574518" w14:textId="77777777" w:rsidR="0087561D" w:rsidRPr="00AF28DD" w:rsidRDefault="0087561D" w:rsidP="0087561D">
      <w:pPr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09"/>
      </w:tblGrid>
      <w:tr w:rsidR="0087561D" w:rsidRPr="00AF28DD" w14:paraId="42998E71" w14:textId="77777777" w:rsidTr="00B44C43">
        <w:tc>
          <w:tcPr>
            <w:tcW w:w="2410" w:type="dxa"/>
          </w:tcPr>
          <w:p w14:paraId="470299E3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FECHA DE ENTREGA:</w:t>
            </w:r>
          </w:p>
        </w:tc>
        <w:tc>
          <w:tcPr>
            <w:tcW w:w="7229" w:type="dxa"/>
            <w:gridSpan w:val="3"/>
          </w:tcPr>
          <w:p w14:paraId="49D67028" w14:textId="77777777" w:rsidR="0087561D" w:rsidRPr="00AF28DD" w:rsidRDefault="0087561D" w:rsidP="004F4F8A">
            <w:pPr>
              <w:rPr>
                <w:rFonts w:ascii="Arial" w:hAnsi="Arial" w:cs="Arial"/>
                <w:szCs w:val="24"/>
              </w:rPr>
            </w:pPr>
          </w:p>
        </w:tc>
      </w:tr>
      <w:tr w:rsidR="0087561D" w:rsidRPr="00AF28DD" w14:paraId="7B297DE0" w14:textId="77777777" w:rsidTr="00B44C43">
        <w:tc>
          <w:tcPr>
            <w:tcW w:w="2410" w:type="dxa"/>
          </w:tcPr>
          <w:p w14:paraId="17FA4BB6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LUGAR DE ENTREGA:</w:t>
            </w:r>
          </w:p>
        </w:tc>
        <w:tc>
          <w:tcPr>
            <w:tcW w:w="7229" w:type="dxa"/>
            <w:gridSpan w:val="3"/>
          </w:tcPr>
          <w:p w14:paraId="7837439B" w14:textId="77777777" w:rsidR="0087561D" w:rsidRPr="00AF28DD" w:rsidRDefault="0087561D" w:rsidP="004F4F8A">
            <w:pPr>
              <w:rPr>
                <w:rFonts w:ascii="Arial" w:hAnsi="Arial" w:cs="Arial"/>
                <w:szCs w:val="24"/>
              </w:rPr>
            </w:pPr>
          </w:p>
        </w:tc>
      </w:tr>
      <w:tr w:rsidR="0087561D" w:rsidRPr="00AF28DD" w14:paraId="0877E58A" w14:textId="77777777" w:rsidTr="00B44C43">
        <w:tc>
          <w:tcPr>
            <w:tcW w:w="2410" w:type="dxa"/>
          </w:tcPr>
          <w:p w14:paraId="01CF0239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HORA DE INICIO: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D950451" w14:textId="77777777" w:rsidR="0087561D" w:rsidRPr="00AF28DD" w:rsidRDefault="0087561D" w:rsidP="004F4F8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8D39FCC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HORA FINAL: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9A63624" w14:textId="77777777" w:rsidR="0087561D" w:rsidRPr="00AF28DD" w:rsidRDefault="0087561D" w:rsidP="004F4F8A">
            <w:pPr>
              <w:rPr>
                <w:rFonts w:ascii="Arial" w:hAnsi="Arial" w:cs="Arial"/>
                <w:szCs w:val="24"/>
              </w:rPr>
            </w:pPr>
          </w:p>
        </w:tc>
      </w:tr>
      <w:tr w:rsidR="0087561D" w:rsidRPr="00AF28DD" w14:paraId="3A152B82" w14:textId="77777777" w:rsidTr="00B44C43">
        <w:tc>
          <w:tcPr>
            <w:tcW w:w="2410" w:type="dxa"/>
          </w:tcPr>
          <w:p w14:paraId="7AAD862B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CONVOCA:</w:t>
            </w:r>
          </w:p>
        </w:tc>
        <w:tc>
          <w:tcPr>
            <w:tcW w:w="7229" w:type="dxa"/>
            <w:gridSpan w:val="3"/>
          </w:tcPr>
          <w:p w14:paraId="6E0111CF" w14:textId="77777777" w:rsidR="0087561D" w:rsidRPr="00AF28DD" w:rsidRDefault="0087561D" w:rsidP="004F4F8A">
            <w:pPr>
              <w:rPr>
                <w:rFonts w:ascii="Arial" w:hAnsi="Arial" w:cs="Arial"/>
                <w:szCs w:val="24"/>
              </w:rPr>
            </w:pPr>
          </w:p>
        </w:tc>
      </w:tr>
      <w:tr w:rsidR="0087561D" w:rsidRPr="00AF28DD" w14:paraId="25B646DA" w14:textId="77777777" w:rsidTr="00B44C43">
        <w:tc>
          <w:tcPr>
            <w:tcW w:w="2410" w:type="dxa"/>
          </w:tcPr>
          <w:p w14:paraId="5932F710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DEPENDENCIA:</w:t>
            </w:r>
          </w:p>
        </w:tc>
        <w:tc>
          <w:tcPr>
            <w:tcW w:w="7229" w:type="dxa"/>
            <w:gridSpan w:val="3"/>
          </w:tcPr>
          <w:p w14:paraId="133CFCAD" w14:textId="77777777" w:rsidR="0087561D" w:rsidRPr="00AF28DD" w:rsidRDefault="0087561D" w:rsidP="004F4F8A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5CC8D00B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1EE20E57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09"/>
      </w:tblGrid>
      <w:tr w:rsidR="0087561D" w:rsidRPr="00AF28DD" w14:paraId="69BC8BFE" w14:textId="77777777" w:rsidTr="00B44C43">
        <w:tc>
          <w:tcPr>
            <w:tcW w:w="2410" w:type="dxa"/>
          </w:tcPr>
          <w:p w14:paraId="614CD900" w14:textId="77777777" w:rsidR="0087561D" w:rsidRPr="00AF28DD" w:rsidRDefault="0087561D" w:rsidP="004F4F8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F28DD">
              <w:rPr>
                <w:rFonts w:ascii="Arial" w:hAnsi="Arial" w:cs="Arial"/>
                <w:b/>
                <w:sz w:val="18"/>
                <w:szCs w:val="18"/>
              </w:rPr>
              <w:t>NUMERO DE VIVIENDAS CONTRATADAS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C2DB415" w14:textId="77777777" w:rsidR="0087561D" w:rsidRPr="00AF28DD" w:rsidRDefault="0087561D" w:rsidP="004F4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06276B9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8DD">
              <w:rPr>
                <w:rFonts w:ascii="Arial" w:hAnsi="Arial" w:cs="Arial"/>
                <w:b/>
                <w:sz w:val="18"/>
                <w:szCs w:val="18"/>
              </w:rPr>
              <w:t>NUMERO DE VIVIENDAS ENTREGADAS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C718308" w14:textId="77777777" w:rsidR="0087561D" w:rsidRPr="00AF28DD" w:rsidRDefault="0087561D" w:rsidP="00CA53D4">
            <w:pPr>
              <w:rPr>
                <w:rFonts w:ascii="Arial" w:hAnsi="Arial" w:cs="Arial"/>
                <w:szCs w:val="24"/>
              </w:rPr>
            </w:pPr>
            <w:r w:rsidRPr="00AF28DD">
              <w:rPr>
                <w:rFonts w:ascii="Arial" w:hAnsi="Arial" w:cs="Arial"/>
                <w:szCs w:val="24"/>
              </w:rPr>
              <w:t xml:space="preserve">                  </w:t>
            </w:r>
          </w:p>
        </w:tc>
      </w:tr>
    </w:tbl>
    <w:p w14:paraId="0153710F" w14:textId="77777777" w:rsidR="0087561D" w:rsidRPr="00AF28DD" w:rsidRDefault="0087561D" w:rsidP="0087561D">
      <w:pPr>
        <w:shd w:val="clear" w:color="auto" w:fill="F1F1F1"/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7925017F" w14:textId="77777777" w:rsidR="00B44C43" w:rsidRPr="00AF28DD" w:rsidRDefault="00B44C43" w:rsidP="0087561D">
      <w:pPr>
        <w:shd w:val="clear" w:color="auto" w:fill="F1F1F1"/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1BB7560F" w14:textId="77777777" w:rsidR="00B44C43" w:rsidRPr="00AF28DD" w:rsidRDefault="00B44C43" w:rsidP="0087561D">
      <w:pPr>
        <w:shd w:val="clear" w:color="auto" w:fill="F1F1F1"/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636D3246" w14:textId="77777777" w:rsidR="00B44C43" w:rsidRPr="00AF28DD" w:rsidRDefault="00B44C43" w:rsidP="0087561D">
      <w:pPr>
        <w:shd w:val="clear" w:color="auto" w:fill="F1F1F1"/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6"/>
        <w:gridCol w:w="350"/>
        <w:gridCol w:w="878"/>
        <w:gridCol w:w="603"/>
        <w:gridCol w:w="744"/>
        <w:gridCol w:w="2318"/>
      </w:tblGrid>
      <w:tr w:rsidR="0087561D" w:rsidRPr="00AF28DD" w14:paraId="667561FC" w14:textId="77777777" w:rsidTr="00F576BB">
        <w:trPr>
          <w:trHeight w:val="462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 w:themeFill="accent1" w:themeFillTint="99"/>
            <w:vAlign w:val="center"/>
            <w:hideMark/>
          </w:tcPr>
          <w:p w14:paraId="6F2E8370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ES"/>
              </w:rPr>
              <w:t>INFORMACION DEL PROYECTO</w:t>
            </w:r>
          </w:p>
        </w:tc>
      </w:tr>
      <w:tr w:rsidR="0087561D" w:rsidRPr="00AF28DD" w14:paraId="0CED6AA0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CFBF4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 xml:space="preserve">FECHA DE INICIACIÓN:                          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9A9FB2" w14:textId="77777777" w:rsidR="0087561D" w:rsidRPr="00AF28DD" w:rsidRDefault="0087561D" w:rsidP="004F4F8A">
            <w:pPr>
              <w:jc w:val="right"/>
              <w:rPr>
                <w:rFonts w:ascii="Arial" w:hAnsi="Arial" w:cs="Arial"/>
                <w:color w:val="000000"/>
                <w:lang w:val="es-ES"/>
              </w:rPr>
            </w:pPr>
          </w:p>
        </w:tc>
      </w:tr>
      <w:tr w:rsidR="0087561D" w:rsidRPr="00AF28DD" w14:paraId="399856A2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203274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 xml:space="preserve">FECHA DE TERMINACION                     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D3C33B3" w14:textId="77777777" w:rsidR="0087561D" w:rsidRPr="00AF28DD" w:rsidRDefault="0087561D" w:rsidP="004F4F8A">
            <w:pPr>
              <w:jc w:val="right"/>
              <w:rPr>
                <w:rFonts w:ascii="Arial" w:hAnsi="Arial" w:cs="Arial"/>
                <w:color w:val="000000"/>
                <w:lang w:val="es-ES"/>
              </w:rPr>
            </w:pPr>
          </w:p>
        </w:tc>
      </w:tr>
      <w:tr w:rsidR="0087561D" w:rsidRPr="00AF28DD" w14:paraId="0FEC1D18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406164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TIEMPO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4E4F951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F3D76E8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MES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07A45C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4391D7C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DIAS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D0380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5204FA76" w14:textId="77777777" w:rsidTr="00F576BB">
        <w:trPr>
          <w:trHeight w:val="92"/>
        </w:trPr>
        <w:tc>
          <w:tcPr>
            <w:tcW w:w="9709" w:type="dxa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24E228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8"/>
                <w:szCs w:val="28"/>
                <w:lang w:val="es-ES"/>
              </w:rPr>
              <w:t> </w:t>
            </w:r>
          </w:p>
        </w:tc>
      </w:tr>
      <w:tr w:rsidR="0087561D" w:rsidRPr="00AF28DD" w14:paraId="183F8887" w14:textId="77777777" w:rsidTr="00F576BB">
        <w:trPr>
          <w:trHeight w:val="290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 w:themeFill="accent1" w:themeFillTint="99"/>
            <w:vAlign w:val="bottom"/>
            <w:hideMark/>
          </w:tcPr>
          <w:p w14:paraId="24096A4B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ES"/>
              </w:rPr>
              <w:t>PRORROGAS PROYECTO</w:t>
            </w:r>
          </w:p>
        </w:tc>
      </w:tr>
      <w:tr w:rsidR="0087561D" w:rsidRPr="00AF28DD" w14:paraId="5B452C38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56F3E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FECHA ACTA PRORROGA  No. 01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6699350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 </w:t>
            </w:r>
          </w:p>
        </w:tc>
      </w:tr>
      <w:tr w:rsidR="0087561D" w:rsidRPr="00AF28DD" w14:paraId="74C52080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BE371D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TIEMPO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755140D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5EEF943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MES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BDD3E35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1A839F1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DIAS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39F5B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 </w:t>
            </w:r>
          </w:p>
        </w:tc>
      </w:tr>
      <w:tr w:rsidR="0087561D" w:rsidRPr="00AF28DD" w14:paraId="44A0C601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CC26A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FECHA ACTA PRORROGA  No. 02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23B3659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 </w:t>
            </w:r>
          </w:p>
        </w:tc>
      </w:tr>
      <w:tr w:rsidR="0087561D" w:rsidRPr="00AF28DD" w14:paraId="47140A66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D8EDC0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4"/>
                <w:szCs w:val="24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4"/>
                <w:szCs w:val="24"/>
                <w:lang w:val="es-ES"/>
              </w:rPr>
              <w:t>TIEMPO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B25D357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8"/>
                <w:szCs w:val="28"/>
                <w:lang w:val="es-ES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5297C5B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MES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394A167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8"/>
                <w:szCs w:val="28"/>
                <w:lang w:val="es-ES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800A6EF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DIAS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1119B5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538EB937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DFB621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FECHA ACTA PRORROGA  No. 03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5B1057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 </w:t>
            </w:r>
          </w:p>
        </w:tc>
      </w:tr>
      <w:tr w:rsidR="0087561D" w:rsidRPr="00AF28DD" w14:paraId="4CBC16D6" w14:textId="77777777" w:rsidTr="00F576BB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644421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TIEMPO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29674F7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111EC71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MES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7A8742F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47DED57" w14:textId="77777777" w:rsidR="0087561D" w:rsidRPr="00AF28DD" w:rsidRDefault="0087561D" w:rsidP="004F4F8A">
            <w:pPr>
              <w:rPr>
                <w:rFonts w:ascii="Arial" w:hAnsi="Arial" w:cs="Arial"/>
                <w:b/>
                <w:szCs w:val="24"/>
              </w:rPr>
            </w:pPr>
            <w:r w:rsidRPr="00AF28DD">
              <w:rPr>
                <w:rFonts w:ascii="Arial" w:hAnsi="Arial" w:cs="Arial"/>
                <w:b/>
                <w:szCs w:val="24"/>
              </w:rPr>
              <w:t>DIAS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06FA45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2BDA23F3" w14:textId="77777777" w:rsidTr="00F576BB">
        <w:trPr>
          <w:trHeight w:val="303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 w:themeFill="accent1" w:themeFillTint="99"/>
            <w:vAlign w:val="bottom"/>
            <w:hideMark/>
          </w:tcPr>
          <w:p w14:paraId="66C4ED8D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  <w:lastRenderedPageBreak/>
              <w:t>SUSPENSIONES PROYECTO</w:t>
            </w:r>
          </w:p>
        </w:tc>
      </w:tr>
      <w:tr w:rsidR="0087561D" w:rsidRPr="00AF28DD" w14:paraId="157E8AE7" w14:textId="77777777" w:rsidTr="00B44C43">
        <w:trPr>
          <w:trHeight w:val="35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A1E011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FECHA ACTA SUSPENSION No.01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1DCE41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2A294A93" w14:textId="77777777" w:rsidTr="00B44C43">
        <w:trPr>
          <w:trHeight w:val="303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A379FD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TIEMPO:                                                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48BAFFC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DEB1E8E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MES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FFFF66A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99D2FA1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DIAS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38F55A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4CB7C632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1EAAD1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REINICIACION  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C8BDD5A" w14:textId="77777777" w:rsidR="0087561D" w:rsidRPr="00AF28DD" w:rsidRDefault="0087561D" w:rsidP="004F4F8A">
            <w:pPr>
              <w:jc w:val="right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N/A</w:t>
            </w:r>
          </w:p>
        </w:tc>
      </w:tr>
      <w:tr w:rsidR="0087561D" w:rsidRPr="00AF28DD" w14:paraId="486973CB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3B59C9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FECHA ACTA SUSPENSION No.02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F043E5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7015F8AB" w14:textId="77777777" w:rsidTr="00B44C43">
        <w:trPr>
          <w:trHeight w:val="303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8C1727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TIEMPO:                                                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960F5ED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C77F3B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MES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B68D71F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0118E31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DIAS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889DAF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0AFE08D3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F1BDDF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REINICIACION  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0DD053" w14:textId="77777777" w:rsidR="0087561D" w:rsidRPr="00AF28DD" w:rsidRDefault="0087561D" w:rsidP="004F4F8A">
            <w:pPr>
              <w:jc w:val="right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N/A</w:t>
            </w:r>
          </w:p>
        </w:tc>
      </w:tr>
      <w:tr w:rsidR="0087561D" w:rsidRPr="00AF28DD" w14:paraId="011ABC4B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A5461E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FECHA ACTA SUSPENSION No.03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7FC0F8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0D3C810D" w14:textId="77777777" w:rsidTr="00B44C43">
        <w:trPr>
          <w:trHeight w:val="303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B646AF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TIEMPO:                                                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0C2A5AE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65ADE34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MES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70B2A24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25C51DD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DIAS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D5A43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3B89C152" w14:textId="77777777" w:rsidTr="00F576BB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F98DA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REINICIACION  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E07C7D2" w14:textId="77777777" w:rsidR="0087561D" w:rsidRPr="00AF28DD" w:rsidRDefault="0087561D" w:rsidP="004F4F8A">
            <w:pPr>
              <w:jc w:val="right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N/A</w:t>
            </w:r>
          </w:p>
        </w:tc>
      </w:tr>
      <w:tr w:rsidR="0087561D" w:rsidRPr="00AF28DD" w14:paraId="265A3AF7" w14:textId="77777777" w:rsidTr="00F576BB">
        <w:trPr>
          <w:trHeight w:val="66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CA2E59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NUEVA FECHA DE TERMINACION ACTUALIZADA:             </w:t>
            </w:r>
          </w:p>
        </w:tc>
        <w:tc>
          <w:tcPr>
            <w:tcW w:w="9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5B3D7" w:themeFill="accent1" w:themeFillTint="99"/>
            <w:vAlign w:val="bottom"/>
            <w:hideMark/>
          </w:tcPr>
          <w:p w14:paraId="1D60D1B8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030640F6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E94D544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VALOR INICIAL DEL PROYECTO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EC6931A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 $  </w:t>
            </w:r>
          </w:p>
        </w:tc>
      </w:tr>
      <w:tr w:rsidR="0087561D" w:rsidRPr="00AF28DD" w14:paraId="437FA237" w14:textId="77777777" w:rsidTr="00B44C43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1F6E227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 VALOR ADICIONAL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4EC245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 $                                                                                                                    </w:t>
            </w:r>
          </w:p>
        </w:tc>
      </w:tr>
      <w:tr w:rsidR="0087561D" w:rsidRPr="00AF28DD" w14:paraId="23D47A9D" w14:textId="77777777" w:rsidTr="00F576BB">
        <w:trPr>
          <w:trHeight w:val="31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7EE6F5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VALOR ACTUALIZADO:                          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 w:themeFill="accent1" w:themeFillTint="99"/>
            <w:vAlign w:val="center"/>
            <w:hideMark/>
          </w:tcPr>
          <w:p w14:paraId="296F09B7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 $                                                                                                                   </w:t>
            </w:r>
          </w:p>
        </w:tc>
      </w:tr>
    </w:tbl>
    <w:p w14:paraId="2970974D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5F693CA3" w14:textId="77777777" w:rsidR="0087561D" w:rsidRPr="00AF28DD" w:rsidRDefault="0087561D" w:rsidP="00CA53D4">
      <w:pPr>
        <w:spacing w:line="276" w:lineRule="auto"/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p w14:paraId="634826FC" w14:textId="77777777" w:rsidR="0087561D" w:rsidRPr="00AF28DD" w:rsidRDefault="0087561D" w:rsidP="00CA53D4">
      <w:pPr>
        <w:spacing w:line="276" w:lineRule="auto"/>
        <w:jc w:val="both"/>
        <w:rPr>
          <w:rFonts w:ascii="Arial" w:hAnsi="Arial" w:cs="Arial"/>
          <w:bCs/>
          <w:color w:val="000000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Cs/>
          <w:color w:val="000000"/>
          <w:bdr w:val="none" w:sz="0" w:space="0" w:color="auto" w:frame="1"/>
          <w:lang w:val="es-ES"/>
        </w:rPr>
        <w:t>A los ________días del mes de _____________del año ____________, se reunieron los abajo firmantes, con el fin de socializar las obras terminadas a la comunidad y realizar la entrega de manual de mantenimiento y uso de la presente infraestructura física.</w:t>
      </w:r>
    </w:p>
    <w:p w14:paraId="620C6F5B" w14:textId="77777777" w:rsidR="00CA53D4" w:rsidRPr="00AF28DD" w:rsidRDefault="00CA53D4" w:rsidP="00CA53D4">
      <w:pPr>
        <w:spacing w:line="276" w:lineRule="auto"/>
        <w:jc w:val="both"/>
        <w:rPr>
          <w:rFonts w:ascii="Arial" w:hAnsi="Arial" w:cs="Arial"/>
          <w:bCs/>
          <w:color w:val="000000"/>
          <w:bdr w:val="none" w:sz="0" w:space="0" w:color="auto" w:frame="1"/>
          <w:lang w:val="es-ES"/>
        </w:rPr>
      </w:pP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87561D" w:rsidRPr="00AF28DD" w14:paraId="5F4DE0CF" w14:textId="77777777" w:rsidTr="00B44C43">
        <w:trPr>
          <w:trHeight w:val="283"/>
        </w:trPr>
        <w:tc>
          <w:tcPr>
            <w:tcW w:w="9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18DFC9" w14:textId="77777777" w:rsidR="0087561D" w:rsidRPr="00AF28DD" w:rsidRDefault="0087561D" w:rsidP="0087561D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ENTREGA DE LA OBRA:</w:t>
            </w:r>
          </w:p>
        </w:tc>
      </w:tr>
      <w:tr w:rsidR="0087561D" w:rsidRPr="00AF28DD" w14:paraId="70D96613" w14:textId="77777777" w:rsidTr="00F576BB">
        <w:trPr>
          <w:trHeight w:val="405"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 w:themeFill="accent1" w:themeFillTint="99"/>
            <w:vAlign w:val="center"/>
            <w:hideMark/>
          </w:tcPr>
          <w:p w14:paraId="49B64748" w14:textId="77777777" w:rsidR="0087561D" w:rsidRPr="00AF28DD" w:rsidRDefault="0087561D" w:rsidP="0087561D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 xml:space="preserve">DESCRIPCION DE LA OBRA </w:t>
            </w:r>
          </w:p>
        </w:tc>
      </w:tr>
      <w:tr w:rsidR="0087561D" w:rsidRPr="00AF28DD" w14:paraId="0004BD2E" w14:textId="77777777" w:rsidTr="00B44C43">
        <w:trPr>
          <w:trHeight w:val="405"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DEDB2" w14:textId="77777777" w:rsidR="0087561D" w:rsidRPr="00AF28DD" w:rsidRDefault="0087561D" w:rsidP="0087561D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  <w:t> </w:t>
            </w:r>
          </w:p>
        </w:tc>
      </w:tr>
      <w:tr w:rsidR="0087561D" w:rsidRPr="00AF28DD" w14:paraId="5E62D2DD" w14:textId="77777777" w:rsidTr="00B44C43">
        <w:trPr>
          <w:trHeight w:val="405"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A3652" w14:textId="77777777" w:rsidR="0087561D" w:rsidRPr="00AF28DD" w:rsidRDefault="0087561D" w:rsidP="0087561D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  <w:t> </w:t>
            </w:r>
          </w:p>
        </w:tc>
      </w:tr>
      <w:tr w:rsidR="0087561D" w:rsidRPr="00AF28DD" w14:paraId="0BC85C37" w14:textId="77777777" w:rsidTr="00B44C43">
        <w:trPr>
          <w:trHeight w:val="405"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03F48" w14:textId="77777777" w:rsidR="0087561D" w:rsidRPr="00AF28DD" w:rsidRDefault="0087561D" w:rsidP="0087561D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  <w:t> </w:t>
            </w:r>
          </w:p>
        </w:tc>
      </w:tr>
      <w:tr w:rsidR="0087561D" w:rsidRPr="00AF28DD" w14:paraId="5E239E85" w14:textId="77777777" w:rsidTr="00B44C43">
        <w:trPr>
          <w:trHeight w:val="405"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66028" w14:textId="77777777" w:rsidR="0087561D" w:rsidRPr="00AF28DD" w:rsidRDefault="0087561D" w:rsidP="0087561D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  <w:t> </w:t>
            </w:r>
          </w:p>
        </w:tc>
      </w:tr>
      <w:tr w:rsidR="0087561D" w:rsidRPr="00AF28DD" w14:paraId="6BFABE2F" w14:textId="77777777" w:rsidTr="00B44C43">
        <w:trPr>
          <w:trHeight w:val="405"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78532CE" w14:textId="77777777" w:rsidR="0087561D" w:rsidRPr="00AF28DD" w:rsidRDefault="0087561D" w:rsidP="0087561D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"/>
              </w:rPr>
            </w:pPr>
          </w:p>
        </w:tc>
      </w:tr>
    </w:tbl>
    <w:p w14:paraId="0D5EF781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8"/>
        <w:gridCol w:w="1423"/>
        <w:gridCol w:w="164"/>
        <w:gridCol w:w="1342"/>
        <w:gridCol w:w="273"/>
        <w:gridCol w:w="952"/>
        <w:gridCol w:w="1118"/>
        <w:gridCol w:w="478"/>
        <w:gridCol w:w="416"/>
        <w:gridCol w:w="1295"/>
      </w:tblGrid>
      <w:tr w:rsidR="0087561D" w:rsidRPr="00AF28DD" w14:paraId="1D981E1B" w14:textId="77777777" w:rsidTr="00B44C43">
        <w:trPr>
          <w:trHeight w:val="296"/>
        </w:trPr>
        <w:tc>
          <w:tcPr>
            <w:tcW w:w="970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49CF08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RECIBIDO DE LA OBRA:</w:t>
            </w:r>
          </w:p>
        </w:tc>
      </w:tr>
      <w:tr w:rsidR="0087561D" w:rsidRPr="00AF28DD" w14:paraId="6995E3D6" w14:textId="77777777" w:rsidTr="00F576BB">
        <w:trPr>
          <w:trHeight w:val="567"/>
        </w:trPr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5B3D7" w:themeFill="accent1" w:themeFillTint="99"/>
            <w:vAlign w:val="center"/>
            <w:hideMark/>
          </w:tcPr>
          <w:p w14:paraId="6FC7AE20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NOMBRE</w:t>
            </w:r>
          </w:p>
        </w:tc>
        <w:tc>
          <w:tcPr>
            <w:tcW w:w="1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 w:themeFill="accent1" w:themeFillTint="99"/>
            <w:vAlign w:val="center"/>
            <w:hideMark/>
          </w:tcPr>
          <w:p w14:paraId="5A6FE3EE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CARGO Y/O CEDULA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 w:themeFill="accent1" w:themeFillTint="99"/>
            <w:vAlign w:val="center"/>
            <w:hideMark/>
          </w:tcPr>
          <w:p w14:paraId="1188074B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DIRECCION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 w:themeFill="accent1" w:themeFillTint="99"/>
            <w:vAlign w:val="center"/>
            <w:hideMark/>
          </w:tcPr>
          <w:p w14:paraId="2A8C75F4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TELEFONO</w:t>
            </w:r>
          </w:p>
        </w:tc>
      </w:tr>
      <w:tr w:rsidR="0087561D" w:rsidRPr="00AF28DD" w14:paraId="25F0A16C" w14:textId="77777777" w:rsidTr="00B44C43">
        <w:trPr>
          <w:trHeight w:val="370"/>
        </w:trPr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6526C8C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1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B0E9A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0BF853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423B7B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19392AA9" w14:textId="77777777" w:rsidTr="00B44C43">
        <w:trPr>
          <w:trHeight w:val="370"/>
        </w:trPr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6D6781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2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88D57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31566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18DF3F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7FF731FB" w14:textId="77777777" w:rsidTr="00B44C43">
        <w:trPr>
          <w:trHeight w:val="370"/>
        </w:trPr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12666C4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3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415114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07156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98E0DC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0FC95375" w14:textId="77777777" w:rsidTr="00B44C43">
        <w:trPr>
          <w:trHeight w:val="370"/>
        </w:trPr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457720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lang w:val="es-ES"/>
              </w:rPr>
              <w:t>4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F7D3BB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825CE4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3253E4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lang w:val="es-ES"/>
              </w:rPr>
              <w:t> </w:t>
            </w:r>
          </w:p>
        </w:tc>
      </w:tr>
      <w:tr w:rsidR="0087561D" w:rsidRPr="00AF28DD" w14:paraId="1A84FB15" w14:textId="77777777" w:rsidTr="00B44C43">
        <w:trPr>
          <w:trHeight w:val="27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36C45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ES"/>
              </w:rPr>
            </w:pPr>
          </w:p>
          <w:p w14:paraId="67AD78D1" w14:textId="77777777" w:rsidR="0087561D" w:rsidRPr="00AF28DD" w:rsidRDefault="0087561D" w:rsidP="004F4F8A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ES"/>
              </w:rPr>
              <w:lastRenderedPageBreak/>
              <w:t>OBSERVACIONES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0DD65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lastRenderedPageBreak/>
              <w:t> 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3A1BA6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436C60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AA153C5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17B5EA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AA838A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133E91C1" w14:textId="77777777" w:rsidTr="00B44C43">
        <w:trPr>
          <w:trHeight w:val="272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A12613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232B8CFA" w14:textId="77777777" w:rsidTr="00B44C43">
        <w:trPr>
          <w:trHeight w:val="272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6A4D7D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2A1F74FC" w14:textId="77777777" w:rsidTr="00B44C43">
        <w:trPr>
          <w:trHeight w:val="272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CC211F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5470E3AD" w14:textId="77777777" w:rsidTr="00B44C43">
        <w:trPr>
          <w:trHeight w:val="272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3D7AF68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398729DF" w14:textId="77777777" w:rsidTr="00B44C43">
        <w:trPr>
          <w:trHeight w:val="272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DB34D9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6289F81C" w14:textId="77777777" w:rsidTr="00B44C43">
        <w:trPr>
          <w:trHeight w:val="272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5E1CF7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3D1E79FC" w14:textId="77777777" w:rsidTr="00B44C43">
        <w:trPr>
          <w:trHeight w:val="272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20035D8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  <w:tr w:rsidR="0087561D" w:rsidRPr="00AF28DD" w14:paraId="3FBBD7EB" w14:textId="77777777" w:rsidTr="00B44C43">
        <w:trPr>
          <w:trHeight w:val="272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3A7C35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 </w:t>
            </w:r>
          </w:p>
        </w:tc>
      </w:tr>
    </w:tbl>
    <w:p w14:paraId="245723F8" w14:textId="77777777" w:rsidR="0087561D" w:rsidRPr="00AF28DD" w:rsidRDefault="0087561D" w:rsidP="0087561D">
      <w:pPr>
        <w:rPr>
          <w:rFonts w:ascii="Arial" w:hAnsi="Arial" w:cs="Arial"/>
          <w:b/>
          <w:bCs/>
          <w:color w:val="000000"/>
          <w:bdr w:val="none" w:sz="0" w:space="0" w:color="auto" w:frame="1"/>
          <w:lang w:val="es-ES"/>
        </w:rPr>
      </w:pPr>
    </w:p>
    <w:p w14:paraId="3E0BB384" w14:textId="77777777" w:rsidR="00CA53D4" w:rsidRPr="00AF28DD" w:rsidRDefault="00CA53D4" w:rsidP="00CA53D4">
      <w:pPr>
        <w:contextualSpacing/>
        <w:jc w:val="both"/>
        <w:rPr>
          <w:rFonts w:ascii="Arial" w:hAnsi="Arial" w:cs="Arial"/>
          <w:bCs/>
          <w:color w:val="000000"/>
          <w:sz w:val="24"/>
          <w:szCs w:val="24"/>
          <w:bdr w:val="none" w:sz="0" w:space="0" w:color="auto" w:frame="1"/>
          <w:lang w:val="es-ES"/>
        </w:rPr>
      </w:pPr>
      <w:r w:rsidRPr="00AF28DD">
        <w:rPr>
          <w:rFonts w:ascii="Arial" w:hAnsi="Arial" w:cs="Arial"/>
          <w:bCs/>
          <w:color w:val="000000"/>
          <w:sz w:val="24"/>
          <w:szCs w:val="24"/>
          <w:bdr w:val="none" w:sz="0" w:space="0" w:color="auto" w:frame="1"/>
          <w:lang w:val="es-ES"/>
        </w:rPr>
        <w:t>Para constancia de lo anterior, se firma la presente acta bajo la responsabilidad expresa de los que intervienen en ella, Manifestando que se recibe las obra a satisfacción por parte de la interventoría y la secretaria de vivienda y se entregan en custodia a la alcaldía municipal de  _____</w:t>
      </w:r>
      <w:r w:rsidRPr="00AF28DD">
        <w:rPr>
          <w:rFonts w:ascii="Arial" w:hAnsi="Arial" w:cs="Arial"/>
          <w:bCs/>
          <w:color w:val="000000"/>
          <w:sz w:val="24"/>
          <w:szCs w:val="24"/>
          <w:u w:val="single"/>
          <w:bdr w:val="none" w:sz="0" w:space="0" w:color="auto" w:frame="1"/>
          <w:lang w:val="es-ES"/>
        </w:rPr>
        <w:t xml:space="preserve">                                       </w:t>
      </w:r>
      <w:r w:rsidRPr="00AF28DD">
        <w:rPr>
          <w:rFonts w:ascii="Arial" w:hAnsi="Arial" w:cs="Arial"/>
          <w:bCs/>
          <w:color w:val="000000"/>
          <w:sz w:val="24"/>
          <w:szCs w:val="24"/>
          <w:bdr w:val="none" w:sz="0" w:space="0" w:color="auto" w:frame="1"/>
          <w:lang w:val="es-ES"/>
        </w:rPr>
        <w:t>_________  dentro del tiempo de la ejecución y en funcionamiento.</w:t>
      </w:r>
    </w:p>
    <w:p w14:paraId="61F2A14C" w14:textId="77777777" w:rsidR="0087561D" w:rsidRPr="00AF28DD" w:rsidRDefault="0087561D" w:rsidP="0087561D">
      <w:pPr>
        <w:spacing w:line="480" w:lineRule="auto"/>
        <w:rPr>
          <w:rFonts w:ascii="Arial" w:hAnsi="Arial" w:cs="Arial"/>
          <w:bCs/>
          <w:color w:val="000000"/>
          <w:sz w:val="18"/>
          <w:szCs w:val="18"/>
          <w:bdr w:val="none" w:sz="0" w:space="0" w:color="auto" w:frame="1"/>
          <w:lang w:val="es-ES"/>
        </w:rPr>
      </w:pPr>
    </w:p>
    <w:tbl>
      <w:tblPr>
        <w:tblpPr w:leftFromText="141" w:rightFromText="141" w:vertAnchor="text" w:horzAnchor="margin" w:tblpY="241"/>
        <w:tblW w:w="10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4"/>
        <w:gridCol w:w="1276"/>
        <w:gridCol w:w="1885"/>
        <w:gridCol w:w="567"/>
        <w:gridCol w:w="2348"/>
        <w:gridCol w:w="1334"/>
        <w:gridCol w:w="1036"/>
        <w:gridCol w:w="1037"/>
      </w:tblGrid>
      <w:tr w:rsidR="0087561D" w:rsidRPr="00AF28DD" w14:paraId="1FF06842" w14:textId="77777777" w:rsidTr="004F4F8A">
        <w:trPr>
          <w:trHeight w:val="240"/>
        </w:trPr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22D25A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Firma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C9632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4ACB4A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5A888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F2A4B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Firma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0664A0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4F1EBF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B7050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</w:p>
        </w:tc>
      </w:tr>
      <w:tr w:rsidR="0087561D" w:rsidRPr="00AF28DD" w14:paraId="5B614C71" w14:textId="77777777" w:rsidTr="004F4F8A">
        <w:trPr>
          <w:trHeight w:val="240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C727B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Nombre: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0D5F6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5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D332F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Nombre:</w:t>
            </w:r>
          </w:p>
        </w:tc>
      </w:tr>
      <w:tr w:rsidR="0087561D" w:rsidRPr="00AF28DD" w14:paraId="7D12EFEE" w14:textId="77777777" w:rsidTr="004F4F8A">
        <w:trPr>
          <w:trHeight w:val="277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E77FF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&lt;Nombre o razón social  del CONTRATISTA &gt;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4F86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0D9202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&lt;Nombre o razón social  del INTERVENTOR &gt;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37C2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</w:p>
        </w:tc>
      </w:tr>
      <w:tr w:rsidR="0087561D" w:rsidRPr="00AF28DD" w14:paraId="6A47A42C" w14:textId="77777777" w:rsidTr="004F4F8A">
        <w:trPr>
          <w:trHeight w:val="240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B7160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REPRESENTANTE LEGAL CONTRATISTA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49B7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DC327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 xml:space="preserve"> REPRESENTANTE LEGAL INTERVENTORIA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888E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</w:p>
        </w:tc>
      </w:tr>
      <w:tr w:rsidR="0087561D" w:rsidRPr="00AF28DD" w14:paraId="4C984C9F" w14:textId="77777777" w:rsidTr="004F4F8A">
        <w:trPr>
          <w:trHeight w:val="240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1E19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976D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2EB1E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2B26C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8883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FB09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33BE4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9FCE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</w:tr>
      <w:tr w:rsidR="0087561D" w:rsidRPr="00AF28DD" w14:paraId="3DFED597" w14:textId="77777777" w:rsidTr="004F4F8A">
        <w:trPr>
          <w:trHeight w:val="240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3EBD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39D5F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0EA4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8E35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5EEC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4B24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81E4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CB30" w14:textId="77777777" w:rsidR="0087561D" w:rsidRPr="00AF28DD" w:rsidRDefault="0087561D" w:rsidP="004F4F8A">
            <w:pPr>
              <w:rPr>
                <w:sz w:val="18"/>
                <w:szCs w:val="18"/>
                <w:lang w:val="es-ES"/>
              </w:rPr>
            </w:pPr>
          </w:p>
        </w:tc>
      </w:tr>
      <w:tr w:rsidR="0087561D" w:rsidRPr="00AF28DD" w14:paraId="0FA5CE79" w14:textId="77777777" w:rsidTr="004F4F8A">
        <w:trPr>
          <w:trHeight w:val="240"/>
        </w:trPr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54E415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Firma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BEFED9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43C988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76C9A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E3614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Firma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DD407C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FF96C3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478428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</w:p>
        </w:tc>
      </w:tr>
      <w:tr w:rsidR="0087561D" w:rsidRPr="00AF28DD" w14:paraId="0EB13E6A" w14:textId="77777777" w:rsidTr="004F4F8A">
        <w:trPr>
          <w:trHeight w:val="240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EA68F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Nombre: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8BB66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A3721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&lt;Nombre SUPERVISOR / APOYO SUPERVISION &gt;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E1EF96" w14:textId="77777777" w:rsidR="0087561D" w:rsidRPr="00AF28DD" w:rsidRDefault="0087561D" w:rsidP="004F4F8A">
            <w:pP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</w:p>
        </w:tc>
      </w:tr>
      <w:tr w:rsidR="0087561D" w:rsidRPr="00AF28DD" w14:paraId="02AF2141" w14:textId="77777777" w:rsidTr="004F4F8A">
        <w:trPr>
          <w:trHeight w:val="277"/>
        </w:trPr>
        <w:tc>
          <w:tcPr>
            <w:tcW w:w="439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411CB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REPRESENTANTE ADMINISTRACION MUNICIPAL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B75CE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4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3509A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AF28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SUPERVISOR Y/O APORYO SUPERVISOR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0BF1" w14:textId="77777777" w:rsidR="0087561D" w:rsidRPr="00AF28DD" w:rsidRDefault="0087561D" w:rsidP="004F4F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</w:pPr>
          </w:p>
        </w:tc>
      </w:tr>
      <w:tr w:rsidR="0087561D" w:rsidRPr="00AF28DD" w14:paraId="3BCED1DF" w14:textId="77777777" w:rsidTr="004F4F8A">
        <w:trPr>
          <w:trHeight w:val="240"/>
        </w:trPr>
        <w:tc>
          <w:tcPr>
            <w:tcW w:w="43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B621B" w14:textId="77777777" w:rsidR="0087561D" w:rsidRPr="00AF28DD" w:rsidRDefault="0087561D" w:rsidP="0087561D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F4EB9" w14:textId="77777777" w:rsidR="0087561D" w:rsidRPr="00AF28DD" w:rsidRDefault="0087561D" w:rsidP="0087561D">
            <w:pPr>
              <w:rPr>
                <w:lang w:val="es-ES"/>
              </w:rPr>
            </w:pPr>
          </w:p>
        </w:tc>
        <w:tc>
          <w:tcPr>
            <w:tcW w:w="47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BE06E" w14:textId="77777777" w:rsidR="0087561D" w:rsidRPr="00AF28DD" w:rsidRDefault="0087561D" w:rsidP="0087561D">
            <w:pPr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B1E7" w14:textId="77777777" w:rsidR="0087561D" w:rsidRPr="00AF28DD" w:rsidRDefault="0087561D" w:rsidP="0087561D">
            <w:pPr>
              <w:rPr>
                <w:lang w:val="es-ES"/>
              </w:rPr>
            </w:pPr>
          </w:p>
        </w:tc>
      </w:tr>
    </w:tbl>
    <w:p w14:paraId="085621AC" w14:textId="77777777" w:rsidR="0087561D" w:rsidRPr="0087561D" w:rsidRDefault="0087561D" w:rsidP="0087561D">
      <w:pPr>
        <w:spacing w:line="480" w:lineRule="auto"/>
        <w:rPr>
          <w:rFonts w:ascii="Arial" w:hAnsi="Arial" w:cs="Arial"/>
          <w:bCs/>
          <w:color w:val="000000"/>
          <w:sz w:val="12"/>
          <w:szCs w:val="12"/>
          <w:bdr w:val="none" w:sz="0" w:space="0" w:color="auto" w:frame="1"/>
          <w:lang w:val="es-ES"/>
        </w:rPr>
      </w:pPr>
    </w:p>
    <w:sectPr w:rsidR="0087561D" w:rsidRPr="0087561D" w:rsidSect="00B44C4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851" w:footer="85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57AB3" w14:textId="77777777" w:rsidR="002C6F2E" w:rsidRDefault="002C6F2E">
      <w:r>
        <w:separator/>
      </w:r>
    </w:p>
  </w:endnote>
  <w:endnote w:type="continuationSeparator" w:id="0">
    <w:p w14:paraId="1AAFFEDF" w14:textId="77777777" w:rsidR="002C6F2E" w:rsidRDefault="002C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D6642" w14:textId="77777777" w:rsidR="005178FD" w:rsidRDefault="002C6F2E">
    <w:pPr>
      <w:pStyle w:val="Footer"/>
    </w:pPr>
    <w:r>
      <w:rPr>
        <w:noProof/>
      </w:rPr>
      <w:pict w14:anchorId="55A20AD5">
        <v:shapetype id="_x0000_t202" coordsize="21600,21600" o:spt="202" path="m,l,21600r21600,l21600,xe">
          <v:stroke joinstyle="miter"/>
          <v:path gradientshapeok="t" o:connecttype="rect"/>
        </v:shapetype>
        <v:shape id="Cuadro de texto 18" o:spid="_x0000_s1025" type="#_x0000_t202" style="position:absolute;margin-left:339.15pt;margin-top:723.4pt;width:198.8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" stroked="f" strokeweight=".5pt">
          <v:textbox>
            <w:txbxContent>
              <w:p w14:paraId="641BEC96" w14:textId="77777777" w:rsidR="005178FD" w:rsidRPr="00E276AB" w:rsidRDefault="005178FD" w:rsidP="005178FD">
                <w:pPr>
                  <w:pStyle w:val="Footer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</w:rPr>
                  <w:t>SECRETARIA DE VIVIENDA</w:t>
                </w:r>
              </w:p>
              <w:p w14:paraId="1E502CE2" w14:textId="77777777" w:rsidR="005178FD" w:rsidRDefault="005178FD" w:rsidP="005178FD">
                <w:pPr>
                  <w:pStyle w:val="Footer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     Carrera</w:t>
                </w:r>
                <w:r w:rsidRPr="00B5297C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33</w:t>
                </w:r>
                <w:r w:rsidRPr="00B5297C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No. 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38</w:t>
                </w:r>
                <w:r w:rsidRPr="00B5297C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– 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45</w:t>
                </w:r>
                <w:r w:rsidRPr="00B5297C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</w:t>
                </w:r>
                <w:r w:rsidRPr="00B5297C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Piso 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3 </w:t>
                </w:r>
                <w:r w:rsidRPr="00B5297C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Edificio 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Gobernación</w:t>
                </w:r>
                <w:r w:rsidRPr="00B5297C">
                  <w:rPr>
                    <w:rFonts w:ascii="Arial" w:hAnsi="Arial" w:cs="Arial"/>
                    <w:b/>
                    <w:sz w:val="16"/>
                    <w:szCs w:val="16"/>
                  </w:rPr>
                  <w:t>.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       Centro -</w:t>
                </w:r>
                <w:r w:rsidRPr="00B5297C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</w:t>
                </w:r>
                <w:r w:rsidRPr="00E276AB">
                  <w:rPr>
                    <w:rFonts w:ascii="Arial" w:hAnsi="Arial" w:cs="Arial"/>
                    <w:b/>
                    <w:sz w:val="16"/>
                    <w:szCs w:val="16"/>
                  </w:rPr>
                  <w:t>Villavicencio, Meta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</w:t>
                </w:r>
              </w:p>
              <w:p w14:paraId="04D68D48" w14:textId="77777777" w:rsidR="005178FD" w:rsidRPr="00B0154C" w:rsidRDefault="005178FD" w:rsidP="005178FD">
                <w:pPr>
                  <w:pStyle w:val="Footer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 </w:t>
                </w:r>
                <w:r w:rsidRPr="00B0154C">
                  <w:rPr>
                    <w:rFonts w:ascii="Arial" w:hAnsi="Arial" w:cs="Arial"/>
                    <w:b/>
                    <w:sz w:val="16"/>
                    <w:szCs w:val="16"/>
                  </w:rPr>
                  <w:t>www.meta.gov.co</w:t>
                </w:r>
              </w:p>
              <w:p w14:paraId="35F6B8F5" w14:textId="77777777" w:rsidR="005178FD" w:rsidRPr="00FC02F3" w:rsidRDefault="005178FD" w:rsidP="005178FD">
                <w:pPr>
                  <w:jc w:val="center"/>
                  <w:rPr>
                    <w:rFonts w:ascii="Arial" w:hAnsi="Arial" w:cs="Arial"/>
                    <w:b/>
                    <w:sz w:val="16"/>
                  </w:rPr>
                </w:pPr>
              </w:p>
              <w:p w14:paraId="55225283" w14:textId="77777777" w:rsidR="005178FD" w:rsidRPr="001208EF" w:rsidRDefault="005178FD" w:rsidP="005178FD">
                <w:pPr>
                  <w:rPr>
                    <w:szCs w:val="16"/>
                  </w:rPr>
                </w:pPr>
              </w:p>
            </w:txbxContent>
          </v:textbox>
        </v:shape>
      </w:pict>
    </w:r>
    <w:r w:rsidR="005178FD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42F1B634" wp14:editId="4DE7C101">
          <wp:simplePos x="0" y="0"/>
          <wp:positionH relativeFrom="column">
            <wp:posOffset>862330</wp:posOffset>
          </wp:positionH>
          <wp:positionV relativeFrom="paragraph">
            <wp:posOffset>9130030</wp:posOffset>
          </wp:positionV>
          <wp:extent cx="2257425" cy="666750"/>
          <wp:effectExtent l="0" t="0" r="9525" b="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647" b="17647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4561" w14:textId="77777777" w:rsidR="001A2A23" w:rsidRDefault="001A2A23" w:rsidP="00675B86">
    <w:pPr>
      <w:pStyle w:val="Footer"/>
    </w:pPr>
  </w:p>
  <w:p w14:paraId="49BF65EA" w14:textId="77777777" w:rsidR="001A2A23" w:rsidRPr="00657C25" w:rsidRDefault="001A2A23" w:rsidP="00C07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AAB4A" w14:textId="77777777" w:rsidR="002C6F2E" w:rsidRDefault="002C6F2E">
      <w:r>
        <w:separator/>
      </w:r>
    </w:p>
  </w:footnote>
  <w:footnote w:type="continuationSeparator" w:id="0">
    <w:p w14:paraId="2A808162" w14:textId="77777777" w:rsidR="002C6F2E" w:rsidRDefault="002C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92"/>
      <w:gridCol w:w="2992"/>
      <w:gridCol w:w="2992"/>
    </w:tblGrid>
    <w:tr w:rsidR="001A2A23" w14:paraId="33D6DE6F" w14:textId="77777777">
      <w:tc>
        <w:tcPr>
          <w:tcW w:w="2992" w:type="dxa"/>
        </w:tcPr>
        <w:p w14:paraId="6FF90262" w14:textId="77777777" w:rsidR="001A2A23" w:rsidRDefault="001A2A23">
          <w:pPr>
            <w:pStyle w:val="Header"/>
            <w:framePr w:wrap="around" w:vAnchor="text" w:hAnchor="margin" w:xAlign="right" w:y="1"/>
            <w:rPr>
              <w:rStyle w:val="PageNumber"/>
            </w:rPr>
          </w:pPr>
        </w:p>
      </w:tc>
      <w:tc>
        <w:tcPr>
          <w:tcW w:w="2992" w:type="dxa"/>
        </w:tcPr>
        <w:p w14:paraId="3EDD4F34" w14:textId="77777777" w:rsidR="001A2A23" w:rsidRDefault="001A2A23">
          <w:pPr>
            <w:pStyle w:val="Header"/>
            <w:framePr w:wrap="around" w:vAnchor="text" w:hAnchor="margin" w:xAlign="right" w:y="1"/>
            <w:rPr>
              <w:rStyle w:val="PageNumber"/>
            </w:rPr>
          </w:pPr>
        </w:p>
      </w:tc>
      <w:tc>
        <w:tcPr>
          <w:tcW w:w="2992" w:type="dxa"/>
        </w:tcPr>
        <w:p w14:paraId="4B34636B" w14:textId="77777777" w:rsidR="001A2A23" w:rsidRDefault="001A2A23">
          <w:pPr>
            <w:pStyle w:val="Header"/>
            <w:framePr w:wrap="around" w:vAnchor="text" w:hAnchor="margin" w:xAlign="right" w:y="1"/>
            <w:rPr>
              <w:rStyle w:val="PageNumber"/>
            </w:rPr>
          </w:pPr>
        </w:p>
      </w:tc>
    </w:tr>
    <w:tr w:rsidR="001A2A23" w14:paraId="27A94688" w14:textId="77777777">
      <w:tc>
        <w:tcPr>
          <w:tcW w:w="2992" w:type="dxa"/>
        </w:tcPr>
        <w:p w14:paraId="552004A4" w14:textId="77777777" w:rsidR="001A2A23" w:rsidRDefault="001A2A23">
          <w:pPr>
            <w:pStyle w:val="Header"/>
            <w:framePr w:wrap="around" w:vAnchor="text" w:hAnchor="margin" w:xAlign="right" w:y="1"/>
            <w:rPr>
              <w:rStyle w:val="PageNumber"/>
            </w:rPr>
          </w:pPr>
        </w:p>
      </w:tc>
      <w:tc>
        <w:tcPr>
          <w:tcW w:w="2992" w:type="dxa"/>
        </w:tcPr>
        <w:p w14:paraId="485EE9E2" w14:textId="77777777" w:rsidR="001A2A23" w:rsidRDefault="001A2A23">
          <w:pPr>
            <w:pStyle w:val="Header"/>
            <w:framePr w:wrap="around" w:vAnchor="text" w:hAnchor="margin" w:xAlign="right" w:y="1"/>
            <w:rPr>
              <w:rStyle w:val="PageNumber"/>
            </w:rPr>
          </w:pPr>
        </w:p>
      </w:tc>
      <w:tc>
        <w:tcPr>
          <w:tcW w:w="2992" w:type="dxa"/>
        </w:tcPr>
        <w:p w14:paraId="7C3F68ED" w14:textId="77777777" w:rsidR="001A2A23" w:rsidRDefault="001A2A23">
          <w:pPr>
            <w:pStyle w:val="Header"/>
            <w:framePr w:wrap="around" w:vAnchor="text" w:hAnchor="margin" w:xAlign="right" w:y="1"/>
            <w:rPr>
              <w:rStyle w:val="PageNumber"/>
            </w:rPr>
          </w:pPr>
        </w:p>
      </w:tc>
    </w:tr>
    <w:tr w:rsidR="001A2A23" w14:paraId="0F966D8F" w14:textId="77777777">
      <w:tc>
        <w:tcPr>
          <w:tcW w:w="2992" w:type="dxa"/>
        </w:tcPr>
        <w:p w14:paraId="2403A1C1" w14:textId="77777777" w:rsidR="001A2A23" w:rsidRDefault="001A2A23">
          <w:pPr>
            <w:pStyle w:val="Header"/>
            <w:framePr w:wrap="around" w:vAnchor="text" w:hAnchor="margin" w:xAlign="right" w:y="1"/>
            <w:rPr>
              <w:rStyle w:val="PageNumber"/>
            </w:rPr>
          </w:pPr>
        </w:p>
      </w:tc>
      <w:tc>
        <w:tcPr>
          <w:tcW w:w="2992" w:type="dxa"/>
        </w:tcPr>
        <w:p w14:paraId="3A61347E" w14:textId="77777777" w:rsidR="001A2A23" w:rsidRDefault="001A2A23">
          <w:pPr>
            <w:pStyle w:val="Header"/>
            <w:framePr w:wrap="around" w:vAnchor="text" w:hAnchor="margin" w:xAlign="right" w:y="1"/>
            <w:rPr>
              <w:rStyle w:val="PageNumber"/>
            </w:rPr>
          </w:pPr>
        </w:p>
      </w:tc>
      <w:tc>
        <w:tcPr>
          <w:tcW w:w="2992" w:type="dxa"/>
        </w:tcPr>
        <w:p w14:paraId="3E279546" w14:textId="77777777" w:rsidR="001A2A23" w:rsidRDefault="001A2A23">
          <w:pPr>
            <w:pStyle w:val="Header"/>
            <w:framePr w:wrap="around" w:vAnchor="text" w:hAnchor="margin" w:xAlign="right" w:y="1"/>
            <w:rPr>
              <w:rStyle w:val="PageNumber"/>
            </w:rPr>
          </w:pPr>
        </w:p>
      </w:tc>
    </w:tr>
  </w:tbl>
  <w:p w14:paraId="18F5B33C" w14:textId="77777777" w:rsidR="001A2A23" w:rsidRDefault="00B41CB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A2A2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2A23">
      <w:rPr>
        <w:rStyle w:val="PageNumber"/>
        <w:noProof/>
      </w:rPr>
      <w:t>2</w:t>
    </w:r>
    <w:r>
      <w:rPr>
        <w:rStyle w:val="PageNumber"/>
      </w:rPr>
      <w:fldChar w:fldCharType="end"/>
    </w:r>
  </w:p>
  <w:p w14:paraId="24E9C5B0" w14:textId="77777777" w:rsidR="001A2A23" w:rsidRDefault="001A2A2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50"/>
      <w:gridCol w:w="7938"/>
      <w:gridCol w:w="898"/>
    </w:tblGrid>
    <w:tr w:rsidR="00796850" w:rsidRPr="007C33F2" w14:paraId="5223BE10" w14:textId="77777777" w:rsidTr="00796850">
      <w:trPr>
        <w:trHeight w:val="1128"/>
        <w:jc w:val="center"/>
      </w:trPr>
      <w:tc>
        <w:tcPr>
          <w:tcW w:w="850" w:type="dxa"/>
          <w:vAlign w:val="center"/>
        </w:tcPr>
        <w:p w14:paraId="53D7F443" w14:textId="77777777" w:rsidR="00796850" w:rsidRPr="007C33F2" w:rsidRDefault="00796850" w:rsidP="00327201">
          <w:pPr>
            <w:jc w:val="center"/>
            <w:rPr>
              <w:b/>
              <w:bCs/>
            </w:rPr>
          </w:pPr>
        </w:p>
      </w:tc>
      <w:tc>
        <w:tcPr>
          <w:tcW w:w="7938" w:type="dxa"/>
          <w:vAlign w:val="center"/>
        </w:tcPr>
        <w:p w14:paraId="168B3211" w14:textId="77777777" w:rsidR="005E6FE3" w:rsidRPr="005E6FE3" w:rsidRDefault="005E6FE3" w:rsidP="00327201">
          <w:pPr>
            <w:jc w:val="center"/>
            <w:rPr>
              <w:rFonts w:ascii="Arial" w:eastAsia="Arial Unicode MS" w:hAnsi="Arial" w:cs="Arial"/>
              <w:bCs/>
              <w:color w:val="000000"/>
            </w:rPr>
          </w:pPr>
          <w:r w:rsidRPr="005E6FE3">
            <w:rPr>
              <w:rFonts w:ascii="Arial" w:eastAsia="Arial Unicode MS" w:hAnsi="Arial" w:cs="Arial"/>
              <w:bCs/>
              <w:color w:val="000000"/>
            </w:rPr>
            <w:t>GESTIÓN DEL MEJORAMIENTO DE LA VÍA TERCIARIA DE LA VEREDA SAN JOSÉ EN EL CORREGIMIENTO SEIS DEL MUNICIPIO DE VILLAVICENCIO, DEPARTAMENTO DEL META</w:t>
          </w:r>
          <w:r w:rsidRPr="005E6FE3">
            <w:rPr>
              <w:rFonts w:ascii="Arial" w:eastAsia="Arial Unicode MS" w:hAnsi="Arial" w:cs="Arial"/>
              <w:bCs/>
              <w:color w:val="000000"/>
            </w:rPr>
            <w:t xml:space="preserve"> </w:t>
          </w:r>
        </w:p>
        <w:p w14:paraId="1EC29944" w14:textId="607C2B04" w:rsidR="00796850" w:rsidRPr="009F4E91" w:rsidRDefault="00796850" w:rsidP="00327201">
          <w:pPr>
            <w:jc w:val="center"/>
            <w:rPr>
              <w:rFonts w:ascii="Arial" w:hAnsi="Arial" w:cs="Arial"/>
              <w:bCs/>
              <w:iCs/>
              <w:sz w:val="22"/>
              <w:szCs w:val="22"/>
            </w:rPr>
          </w:pPr>
          <w:r w:rsidRPr="00796850">
            <w:rPr>
              <w:rFonts w:ascii="Arial" w:eastAsia="Arial Unicode MS" w:hAnsi="Arial" w:cs="Arial"/>
              <w:bCs/>
              <w:color w:val="000000"/>
              <w:sz w:val="28"/>
              <w:szCs w:val="22"/>
            </w:rPr>
            <w:t>ACTA DE ENTREGA Y RECIBO</w:t>
          </w:r>
        </w:p>
      </w:tc>
      <w:tc>
        <w:tcPr>
          <w:tcW w:w="898" w:type="dxa"/>
          <w:vAlign w:val="center"/>
        </w:tcPr>
        <w:p w14:paraId="2A7E80E6" w14:textId="77777777" w:rsidR="00796850" w:rsidRPr="009F4E91" w:rsidRDefault="00796850" w:rsidP="00327201">
          <w:pPr>
            <w:spacing w:before="120"/>
            <w:jc w:val="both"/>
            <w:rPr>
              <w:rFonts w:ascii="Arial" w:hAnsi="Arial" w:cs="Arial"/>
              <w:bCs/>
              <w:sz w:val="22"/>
              <w:szCs w:val="22"/>
            </w:rPr>
          </w:pPr>
        </w:p>
      </w:tc>
    </w:tr>
  </w:tbl>
  <w:p w14:paraId="403F42BB" w14:textId="77777777" w:rsidR="00C44F40" w:rsidRDefault="00FB0F2D">
    <w:pPr>
      <w:pStyle w:val="Header"/>
      <w:jc w:val="right"/>
    </w:pPr>
    <w:r w:rsidRPr="00C44F40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951"/>
      <w:gridCol w:w="4820"/>
      <w:gridCol w:w="1183"/>
      <w:gridCol w:w="1073"/>
    </w:tblGrid>
    <w:tr w:rsidR="001A2A23" w:rsidRPr="004B45D4" w14:paraId="76EF09F5" w14:textId="77777777" w:rsidTr="00FD1DDA">
      <w:tc>
        <w:tcPr>
          <w:tcW w:w="1951" w:type="dxa"/>
          <w:vMerge w:val="restart"/>
        </w:tcPr>
        <w:p w14:paraId="36E18DB9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  <w:r w:rsidRPr="004B45D4">
            <w:rPr>
              <w:rFonts w:ascii="Arial" w:hAnsi="Arial" w:cs="Arial"/>
              <w:b/>
              <w:noProof/>
              <w:lang w:eastAsia="es-CO"/>
            </w:rPr>
            <w:drawing>
              <wp:anchor distT="0" distB="0" distL="114300" distR="114300" simplePos="0" relativeHeight="251653632" behindDoc="0" locked="0" layoutInCell="1" allowOverlap="1" wp14:anchorId="4EE43494" wp14:editId="23C1FD37">
                <wp:simplePos x="0" y="0"/>
                <wp:positionH relativeFrom="column">
                  <wp:posOffset>99060</wp:posOffset>
                </wp:positionH>
                <wp:positionV relativeFrom="paragraph">
                  <wp:posOffset>57150</wp:posOffset>
                </wp:positionV>
                <wp:extent cx="962025" cy="962025"/>
                <wp:effectExtent l="0" t="0" r="0" b="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820" w:type="dxa"/>
          <w:vMerge w:val="restart"/>
        </w:tcPr>
        <w:p w14:paraId="0606C322" w14:textId="77777777" w:rsidR="001A2A23" w:rsidRPr="004B45D4" w:rsidRDefault="001A2A23" w:rsidP="004B45D4">
          <w:pPr>
            <w:jc w:val="center"/>
            <w:rPr>
              <w:rFonts w:ascii="Arial" w:hAnsi="Arial" w:cs="Arial"/>
              <w:b/>
            </w:rPr>
          </w:pPr>
        </w:p>
        <w:p w14:paraId="4C78A96C" w14:textId="77777777" w:rsidR="001A2A23" w:rsidRPr="004B45D4" w:rsidRDefault="001A2A23" w:rsidP="004B45D4">
          <w:pPr>
            <w:jc w:val="center"/>
            <w:rPr>
              <w:rFonts w:ascii="Arial" w:hAnsi="Arial" w:cs="Arial"/>
              <w:b/>
            </w:rPr>
          </w:pPr>
        </w:p>
        <w:p w14:paraId="4C08654E" w14:textId="77777777" w:rsidR="001A2A23" w:rsidRDefault="001A2A23" w:rsidP="004B45D4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</w:p>
        <w:p w14:paraId="79234FB4" w14:textId="77777777" w:rsidR="001A2A23" w:rsidRPr="004B45D4" w:rsidRDefault="001A2A23" w:rsidP="004B45D4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B45D4">
            <w:rPr>
              <w:rFonts w:ascii="Arial" w:hAnsi="Arial" w:cs="Arial"/>
              <w:b/>
              <w:sz w:val="24"/>
              <w:szCs w:val="24"/>
            </w:rPr>
            <w:t>PROCEDIMIENTO DE CONTROL DE DOCUMENTOS Y REGISTROS</w:t>
          </w:r>
        </w:p>
      </w:tc>
      <w:tc>
        <w:tcPr>
          <w:tcW w:w="1134" w:type="dxa"/>
        </w:tcPr>
        <w:p w14:paraId="5AB59B95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  <w:p w14:paraId="041E9240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  <w:r w:rsidRPr="004B45D4">
            <w:rPr>
              <w:rFonts w:ascii="Arial" w:hAnsi="Arial" w:cs="Arial"/>
              <w:b/>
            </w:rPr>
            <w:t>CODIGO:</w:t>
          </w:r>
        </w:p>
      </w:tc>
      <w:tc>
        <w:tcPr>
          <w:tcW w:w="1073" w:type="dxa"/>
        </w:tcPr>
        <w:p w14:paraId="23DD630A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  <w:p w14:paraId="7F2D3C8A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P-MC-04</w:t>
          </w:r>
        </w:p>
        <w:p w14:paraId="05786609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</w:tc>
    </w:tr>
    <w:tr w:rsidR="001A2A23" w:rsidRPr="004B45D4" w14:paraId="1884DAE2" w14:textId="77777777" w:rsidTr="00FD1DDA">
      <w:tc>
        <w:tcPr>
          <w:tcW w:w="1951" w:type="dxa"/>
          <w:vMerge/>
        </w:tcPr>
        <w:p w14:paraId="4B5E0007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</w:tc>
      <w:tc>
        <w:tcPr>
          <w:tcW w:w="4820" w:type="dxa"/>
          <w:vMerge/>
        </w:tcPr>
        <w:p w14:paraId="7033E87A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</w:tc>
      <w:tc>
        <w:tcPr>
          <w:tcW w:w="1134" w:type="dxa"/>
        </w:tcPr>
        <w:p w14:paraId="126A8BA8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  <w:p w14:paraId="1C7C5EE9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  <w:r w:rsidRPr="004B45D4">
            <w:rPr>
              <w:rFonts w:ascii="Arial" w:hAnsi="Arial" w:cs="Arial"/>
              <w:b/>
            </w:rPr>
            <w:t>VERSION:</w:t>
          </w:r>
        </w:p>
      </w:tc>
      <w:tc>
        <w:tcPr>
          <w:tcW w:w="1073" w:type="dxa"/>
        </w:tcPr>
        <w:p w14:paraId="6A51D0EE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  <w:p w14:paraId="5FC934D1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04</w:t>
          </w:r>
        </w:p>
        <w:p w14:paraId="44FC2784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</w:tc>
    </w:tr>
    <w:tr w:rsidR="001A2A23" w:rsidRPr="004B45D4" w14:paraId="60105C6B" w14:textId="77777777" w:rsidTr="00FD1DDA">
      <w:tc>
        <w:tcPr>
          <w:tcW w:w="1951" w:type="dxa"/>
          <w:vMerge/>
        </w:tcPr>
        <w:p w14:paraId="3BCDC11B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</w:tc>
      <w:tc>
        <w:tcPr>
          <w:tcW w:w="4820" w:type="dxa"/>
          <w:vMerge/>
        </w:tcPr>
        <w:p w14:paraId="5F75FAB4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</w:tc>
      <w:tc>
        <w:tcPr>
          <w:tcW w:w="1134" w:type="dxa"/>
        </w:tcPr>
        <w:p w14:paraId="4C1FB9AF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  <w:p w14:paraId="782356CC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  <w:r w:rsidRPr="004B45D4">
            <w:rPr>
              <w:rFonts w:ascii="Arial" w:hAnsi="Arial" w:cs="Arial"/>
              <w:b/>
            </w:rPr>
            <w:t>PAGINA:</w:t>
          </w:r>
        </w:p>
      </w:tc>
      <w:tc>
        <w:tcPr>
          <w:tcW w:w="1073" w:type="dxa"/>
        </w:tcPr>
        <w:p w14:paraId="7EC5C358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</w:p>
        <w:p w14:paraId="03E41543" w14:textId="77777777" w:rsidR="001A2A23" w:rsidRPr="004B45D4" w:rsidRDefault="001A2A23" w:rsidP="004B45D4">
          <w:pPr>
            <w:rPr>
              <w:rFonts w:ascii="Arial" w:hAnsi="Arial" w:cs="Arial"/>
              <w:b/>
            </w:rPr>
          </w:pPr>
          <w:r w:rsidRPr="004B45D4">
            <w:rPr>
              <w:rFonts w:ascii="Arial" w:hAnsi="Arial" w:cs="Arial"/>
              <w:b/>
            </w:rPr>
            <w:t>1 DE 1</w:t>
          </w:r>
          <w:r>
            <w:rPr>
              <w:rFonts w:ascii="Arial" w:hAnsi="Arial" w:cs="Arial"/>
              <w:b/>
            </w:rPr>
            <w:t>4</w:t>
          </w:r>
        </w:p>
      </w:tc>
    </w:tr>
  </w:tbl>
  <w:p w14:paraId="6EB64DBC" w14:textId="77777777" w:rsidR="001A2A23" w:rsidRDefault="001A2A23">
    <w:pPr>
      <w:pStyle w:val="Header"/>
      <w:jc w:val="right"/>
    </w:pPr>
  </w:p>
  <w:p w14:paraId="62D10F78" w14:textId="77777777" w:rsidR="001A2A23" w:rsidRDefault="001A2A23">
    <w:pPr>
      <w:pStyle w:val="Header"/>
      <w:jc w:val="right"/>
    </w:pPr>
  </w:p>
  <w:p w14:paraId="094B5746" w14:textId="77777777" w:rsidR="001A2A23" w:rsidRDefault="001A2A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F9487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9D67FC"/>
    <w:multiLevelType w:val="hybridMultilevel"/>
    <w:tmpl w:val="D758D3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70E10"/>
    <w:multiLevelType w:val="hybridMultilevel"/>
    <w:tmpl w:val="634CCA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61591"/>
    <w:multiLevelType w:val="hybridMultilevel"/>
    <w:tmpl w:val="3FEC96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C36D6"/>
    <w:multiLevelType w:val="hybridMultilevel"/>
    <w:tmpl w:val="E3D869B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0033F3"/>
    <w:multiLevelType w:val="hybridMultilevel"/>
    <w:tmpl w:val="67628B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6118"/>
    <w:multiLevelType w:val="hybridMultilevel"/>
    <w:tmpl w:val="682CE940"/>
    <w:lvl w:ilvl="0" w:tplc="0C0A0001">
      <w:start w:val="1"/>
      <w:numFmt w:val="bullet"/>
      <w:lvlText w:val=""/>
      <w:lvlJc w:val="left"/>
      <w:pPr>
        <w:tabs>
          <w:tab w:val="num" w:pos="779"/>
        </w:tabs>
        <w:ind w:left="77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7" w15:restartNumberingAfterBreak="0">
    <w:nsid w:val="13880EBC"/>
    <w:multiLevelType w:val="hybridMultilevel"/>
    <w:tmpl w:val="898C61BE"/>
    <w:lvl w:ilvl="0" w:tplc="262E0FDA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62E0FDA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2F2E20"/>
    <w:multiLevelType w:val="multilevel"/>
    <w:tmpl w:val="E8D6F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F1A4E1D"/>
    <w:multiLevelType w:val="multilevel"/>
    <w:tmpl w:val="D00CDC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0087D56"/>
    <w:multiLevelType w:val="hybridMultilevel"/>
    <w:tmpl w:val="48D0E5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22A3E"/>
    <w:multiLevelType w:val="multilevel"/>
    <w:tmpl w:val="9244B52A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3%1%2..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272E50EC"/>
    <w:multiLevelType w:val="hybridMultilevel"/>
    <w:tmpl w:val="E6025A8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F1266B"/>
    <w:multiLevelType w:val="hybridMultilevel"/>
    <w:tmpl w:val="A7226B36"/>
    <w:lvl w:ilvl="0" w:tplc="6BA62D32">
      <w:start w:val="1"/>
      <w:numFmt w:val="decimal"/>
      <w:lvlText w:val="%1."/>
      <w:lvlJc w:val="left"/>
      <w:pPr>
        <w:tabs>
          <w:tab w:val="num" w:pos="2370"/>
        </w:tabs>
        <w:ind w:left="2370" w:hanging="2313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7643B7"/>
    <w:multiLevelType w:val="multilevel"/>
    <w:tmpl w:val="F246F9B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2AB74E7"/>
    <w:multiLevelType w:val="hybridMultilevel"/>
    <w:tmpl w:val="E5708288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2C201B5"/>
    <w:multiLevelType w:val="hybridMultilevel"/>
    <w:tmpl w:val="BF409086"/>
    <w:lvl w:ilvl="0" w:tplc="0C0A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381A50"/>
    <w:multiLevelType w:val="hybridMultilevel"/>
    <w:tmpl w:val="D024844C"/>
    <w:lvl w:ilvl="0" w:tplc="C0BA3EE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50418"/>
    <w:multiLevelType w:val="hybridMultilevel"/>
    <w:tmpl w:val="FE26A9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C1473"/>
    <w:multiLevelType w:val="hybridMultilevel"/>
    <w:tmpl w:val="0C2EA2AA"/>
    <w:lvl w:ilvl="0" w:tplc="676AA7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323B7A"/>
    <w:multiLevelType w:val="hybridMultilevel"/>
    <w:tmpl w:val="0E6EDB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8617F"/>
    <w:multiLevelType w:val="hybridMultilevel"/>
    <w:tmpl w:val="C616E282"/>
    <w:lvl w:ilvl="0" w:tplc="54302B6C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D90ABD"/>
    <w:multiLevelType w:val="multilevel"/>
    <w:tmpl w:val="4F6EA3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69F4C59"/>
    <w:multiLevelType w:val="hybridMultilevel"/>
    <w:tmpl w:val="C72ED222"/>
    <w:lvl w:ilvl="0" w:tplc="337A56DC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24" w15:restartNumberingAfterBreak="0">
    <w:nsid w:val="5A8328EA"/>
    <w:multiLevelType w:val="multilevel"/>
    <w:tmpl w:val="C7465A84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26043DA"/>
    <w:multiLevelType w:val="multilevel"/>
    <w:tmpl w:val="6EA0692E"/>
    <w:lvl w:ilvl="0">
      <w:start w:val="4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center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3%1%2..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64902324"/>
    <w:multiLevelType w:val="hybridMultilevel"/>
    <w:tmpl w:val="DE3AEDB0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02D34"/>
    <w:multiLevelType w:val="hybridMultilevel"/>
    <w:tmpl w:val="7310C3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163C1"/>
    <w:multiLevelType w:val="hybridMultilevel"/>
    <w:tmpl w:val="C03653C4"/>
    <w:lvl w:ilvl="0" w:tplc="C68C67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29" w15:restartNumberingAfterBreak="0">
    <w:nsid w:val="6B625C0D"/>
    <w:multiLevelType w:val="hybridMultilevel"/>
    <w:tmpl w:val="593A6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C0A7F"/>
    <w:multiLevelType w:val="hybridMultilevel"/>
    <w:tmpl w:val="05001604"/>
    <w:lvl w:ilvl="0" w:tplc="C932207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26C71"/>
    <w:multiLevelType w:val="hybridMultilevel"/>
    <w:tmpl w:val="CDBE99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E439C"/>
    <w:multiLevelType w:val="hybridMultilevel"/>
    <w:tmpl w:val="A4BC5C84"/>
    <w:lvl w:ilvl="0" w:tplc="EFDEB7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32D35"/>
    <w:multiLevelType w:val="hybridMultilevel"/>
    <w:tmpl w:val="8D82478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A65F82"/>
    <w:multiLevelType w:val="hybridMultilevel"/>
    <w:tmpl w:val="81BECB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25"/>
  </w:num>
  <w:num w:numId="6">
    <w:abstractNumId w:val="24"/>
  </w:num>
  <w:num w:numId="7">
    <w:abstractNumId w:val="22"/>
  </w:num>
  <w:num w:numId="8">
    <w:abstractNumId w:val="27"/>
  </w:num>
  <w:num w:numId="9">
    <w:abstractNumId w:val="8"/>
  </w:num>
  <w:num w:numId="10">
    <w:abstractNumId w:val="30"/>
  </w:num>
  <w:num w:numId="11">
    <w:abstractNumId w:val="4"/>
  </w:num>
  <w:num w:numId="12">
    <w:abstractNumId w:val="21"/>
  </w:num>
  <w:num w:numId="13">
    <w:abstractNumId w:val="14"/>
  </w:num>
  <w:num w:numId="14">
    <w:abstractNumId w:val="9"/>
  </w:num>
  <w:num w:numId="15">
    <w:abstractNumId w:val="10"/>
  </w:num>
  <w:num w:numId="16">
    <w:abstractNumId w:val="19"/>
  </w:num>
  <w:num w:numId="17">
    <w:abstractNumId w:val="33"/>
  </w:num>
  <w:num w:numId="18">
    <w:abstractNumId w:val="15"/>
  </w:num>
  <w:num w:numId="19">
    <w:abstractNumId w:val="12"/>
  </w:num>
  <w:num w:numId="20">
    <w:abstractNumId w:val="16"/>
  </w:num>
  <w:num w:numId="21">
    <w:abstractNumId w:val="18"/>
  </w:num>
  <w:num w:numId="22">
    <w:abstractNumId w:val="29"/>
  </w:num>
  <w:num w:numId="23">
    <w:abstractNumId w:val="2"/>
  </w:num>
  <w:num w:numId="24">
    <w:abstractNumId w:val="1"/>
  </w:num>
  <w:num w:numId="25">
    <w:abstractNumId w:val="34"/>
  </w:num>
  <w:num w:numId="26">
    <w:abstractNumId w:val="13"/>
  </w:num>
  <w:num w:numId="27">
    <w:abstractNumId w:val="3"/>
  </w:num>
  <w:num w:numId="28">
    <w:abstractNumId w:val="5"/>
  </w:num>
  <w:num w:numId="29">
    <w:abstractNumId w:val="31"/>
  </w:num>
  <w:num w:numId="30">
    <w:abstractNumId w:val="7"/>
  </w:num>
  <w:num w:numId="31">
    <w:abstractNumId w:val="28"/>
  </w:num>
  <w:num w:numId="32">
    <w:abstractNumId w:val="17"/>
  </w:num>
  <w:num w:numId="33">
    <w:abstractNumId w:val="6"/>
  </w:num>
  <w:num w:numId="34">
    <w:abstractNumId w:val="20"/>
  </w:num>
  <w:num w:numId="35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41D"/>
    <w:rsid w:val="00004083"/>
    <w:rsid w:val="00004791"/>
    <w:rsid w:val="00013334"/>
    <w:rsid w:val="000136F3"/>
    <w:rsid w:val="00025019"/>
    <w:rsid w:val="00032289"/>
    <w:rsid w:val="00033F2D"/>
    <w:rsid w:val="00035C25"/>
    <w:rsid w:val="00041AFB"/>
    <w:rsid w:val="000421F7"/>
    <w:rsid w:val="0004451C"/>
    <w:rsid w:val="00050DFF"/>
    <w:rsid w:val="000511FC"/>
    <w:rsid w:val="00054BC2"/>
    <w:rsid w:val="00054D31"/>
    <w:rsid w:val="000600E9"/>
    <w:rsid w:val="0006418C"/>
    <w:rsid w:val="00066268"/>
    <w:rsid w:val="00071714"/>
    <w:rsid w:val="00073F8A"/>
    <w:rsid w:val="00076E17"/>
    <w:rsid w:val="00080252"/>
    <w:rsid w:val="0008077A"/>
    <w:rsid w:val="00085140"/>
    <w:rsid w:val="00085249"/>
    <w:rsid w:val="000857CE"/>
    <w:rsid w:val="00090530"/>
    <w:rsid w:val="000912DA"/>
    <w:rsid w:val="0009375C"/>
    <w:rsid w:val="00095AED"/>
    <w:rsid w:val="00095B8A"/>
    <w:rsid w:val="000968BB"/>
    <w:rsid w:val="000971A8"/>
    <w:rsid w:val="000A3D41"/>
    <w:rsid w:val="000A7226"/>
    <w:rsid w:val="000B4B46"/>
    <w:rsid w:val="000B5B31"/>
    <w:rsid w:val="000C2675"/>
    <w:rsid w:val="000D142B"/>
    <w:rsid w:val="000D1A36"/>
    <w:rsid w:val="000D24CB"/>
    <w:rsid w:val="000D3FDE"/>
    <w:rsid w:val="000E5108"/>
    <w:rsid w:val="000E71E4"/>
    <w:rsid w:val="000E7D81"/>
    <w:rsid w:val="000F6588"/>
    <w:rsid w:val="000F7900"/>
    <w:rsid w:val="00102DDC"/>
    <w:rsid w:val="00103BC9"/>
    <w:rsid w:val="00114A5B"/>
    <w:rsid w:val="0011642F"/>
    <w:rsid w:val="001173F8"/>
    <w:rsid w:val="00120A98"/>
    <w:rsid w:val="001219E7"/>
    <w:rsid w:val="0012741A"/>
    <w:rsid w:val="00134185"/>
    <w:rsid w:val="00134691"/>
    <w:rsid w:val="00134BD9"/>
    <w:rsid w:val="00134F7A"/>
    <w:rsid w:val="001375B7"/>
    <w:rsid w:val="00137DE5"/>
    <w:rsid w:val="00141250"/>
    <w:rsid w:val="00144A15"/>
    <w:rsid w:val="00147CB3"/>
    <w:rsid w:val="00154541"/>
    <w:rsid w:val="00156304"/>
    <w:rsid w:val="0015692F"/>
    <w:rsid w:val="001607FD"/>
    <w:rsid w:val="00160A2F"/>
    <w:rsid w:val="00160F2E"/>
    <w:rsid w:val="00166073"/>
    <w:rsid w:val="001721E9"/>
    <w:rsid w:val="001724D9"/>
    <w:rsid w:val="00173525"/>
    <w:rsid w:val="00173590"/>
    <w:rsid w:val="00176638"/>
    <w:rsid w:val="0017765B"/>
    <w:rsid w:val="00183D2A"/>
    <w:rsid w:val="00187908"/>
    <w:rsid w:val="00187EC6"/>
    <w:rsid w:val="00195BE7"/>
    <w:rsid w:val="00197E58"/>
    <w:rsid w:val="00197F8E"/>
    <w:rsid w:val="001A072B"/>
    <w:rsid w:val="001A1DEB"/>
    <w:rsid w:val="001A2A23"/>
    <w:rsid w:val="001A2D79"/>
    <w:rsid w:val="001A64A7"/>
    <w:rsid w:val="001B22D7"/>
    <w:rsid w:val="001B5C85"/>
    <w:rsid w:val="001B62E0"/>
    <w:rsid w:val="001C037F"/>
    <w:rsid w:val="001C63BF"/>
    <w:rsid w:val="001D1105"/>
    <w:rsid w:val="001D370D"/>
    <w:rsid w:val="001D4FD8"/>
    <w:rsid w:val="001E0A61"/>
    <w:rsid w:val="001E28AB"/>
    <w:rsid w:val="001E2ADB"/>
    <w:rsid w:val="001E3548"/>
    <w:rsid w:val="001E36F1"/>
    <w:rsid w:val="001E77B0"/>
    <w:rsid w:val="001F0802"/>
    <w:rsid w:val="001F0E95"/>
    <w:rsid w:val="001F4DCB"/>
    <w:rsid w:val="001F5FFA"/>
    <w:rsid w:val="001F7906"/>
    <w:rsid w:val="002025D3"/>
    <w:rsid w:val="00203FE2"/>
    <w:rsid w:val="00204889"/>
    <w:rsid w:val="00207529"/>
    <w:rsid w:val="00207D1C"/>
    <w:rsid w:val="00210653"/>
    <w:rsid w:val="00212795"/>
    <w:rsid w:val="00212827"/>
    <w:rsid w:val="00223B7C"/>
    <w:rsid w:val="002262A1"/>
    <w:rsid w:val="00226C32"/>
    <w:rsid w:val="0023168D"/>
    <w:rsid w:val="00233FEB"/>
    <w:rsid w:val="002355FD"/>
    <w:rsid w:val="002403F7"/>
    <w:rsid w:val="00245279"/>
    <w:rsid w:val="0024795B"/>
    <w:rsid w:val="00250552"/>
    <w:rsid w:val="0025096B"/>
    <w:rsid w:val="00251554"/>
    <w:rsid w:val="00256ADA"/>
    <w:rsid w:val="00272C00"/>
    <w:rsid w:val="0027391F"/>
    <w:rsid w:val="002801E2"/>
    <w:rsid w:val="00280F5B"/>
    <w:rsid w:val="00282932"/>
    <w:rsid w:val="00283E52"/>
    <w:rsid w:val="0028450A"/>
    <w:rsid w:val="00284516"/>
    <w:rsid w:val="00291BC3"/>
    <w:rsid w:val="00291EB9"/>
    <w:rsid w:val="002A201D"/>
    <w:rsid w:val="002A7929"/>
    <w:rsid w:val="002B1201"/>
    <w:rsid w:val="002B26AD"/>
    <w:rsid w:val="002B689B"/>
    <w:rsid w:val="002C0711"/>
    <w:rsid w:val="002C0C3C"/>
    <w:rsid w:val="002C23E5"/>
    <w:rsid w:val="002C4989"/>
    <w:rsid w:val="002C6797"/>
    <w:rsid w:val="002C6F2E"/>
    <w:rsid w:val="002C7FF5"/>
    <w:rsid w:val="002D0C8C"/>
    <w:rsid w:val="002D1DEA"/>
    <w:rsid w:val="002E45D3"/>
    <w:rsid w:val="002E6FCE"/>
    <w:rsid w:val="002F47FD"/>
    <w:rsid w:val="002F498E"/>
    <w:rsid w:val="002F7BCC"/>
    <w:rsid w:val="00301381"/>
    <w:rsid w:val="0030236D"/>
    <w:rsid w:val="00310849"/>
    <w:rsid w:val="00311191"/>
    <w:rsid w:val="00311DEB"/>
    <w:rsid w:val="003147D8"/>
    <w:rsid w:val="00315350"/>
    <w:rsid w:val="00320523"/>
    <w:rsid w:val="00321016"/>
    <w:rsid w:val="00327201"/>
    <w:rsid w:val="00327F69"/>
    <w:rsid w:val="00330A68"/>
    <w:rsid w:val="00330C9C"/>
    <w:rsid w:val="00333A57"/>
    <w:rsid w:val="00333F8E"/>
    <w:rsid w:val="00334760"/>
    <w:rsid w:val="00342126"/>
    <w:rsid w:val="003429A9"/>
    <w:rsid w:val="0034529F"/>
    <w:rsid w:val="00345C97"/>
    <w:rsid w:val="00350D40"/>
    <w:rsid w:val="00351AE2"/>
    <w:rsid w:val="003553E2"/>
    <w:rsid w:val="003634FD"/>
    <w:rsid w:val="00364E5C"/>
    <w:rsid w:val="0036792C"/>
    <w:rsid w:val="00373991"/>
    <w:rsid w:val="00376DE7"/>
    <w:rsid w:val="00381421"/>
    <w:rsid w:val="0038308F"/>
    <w:rsid w:val="0038433B"/>
    <w:rsid w:val="003853F0"/>
    <w:rsid w:val="0038708E"/>
    <w:rsid w:val="00391999"/>
    <w:rsid w:val="00393855"/>
    <w:rsid w:val="00396BED"/>
    <w:rsid w:val="0039751A"/>
    <w:rsid w:val="003A12AD"/>
    <w:rsid w:val="003A237F"/>
    <w:rsid w:val="003A4EC0"/>
    <w:rsid w:val="003A570B"/>
    <w:rsid w:val="003A729E"/>
    <w:rsid w:val="003B00A3"/>
    <w:rsid w:val="003B6F4D"/>
    <w:rsid w:val="003B7471"/>
    <w:rsid w:val="003C2508"/>
    <w:rsid w:val="003C2F22"/>
    <w:rsid w:val="003C50EB"/>
    <w:rsid w:val="003D261F"/>
    <w:rsid w:val="003D3226"/>
    <w:rsid w:val="003D4E46"/>
    <w:rsid w:val="003E061F"/>
    <w:rsid w:val="003E2BDB"/>
    <w:rsid w:val="003F0386"/>
    <w:rsid w:val="003F2AC1"/>
    <w:rsid w:val="003F43E5"/>
    <w:rsid w:val="00404E90"/>
    <w:rsid w:val="00412252"/>
    <w:rsid w:val="00413668"/>
    <w:rsid w:val="004143CA"/>
    <w:rsid w:val="004179C7"/>
    <w:rsid w:val="004246E5"/>
    <w:rsid w:val="00425616"/>
    <w:rsid w:val="00425E2D"/>
    <w:rsid w:val="0043133E"/>
    <w:rsid w:val="004319E9"/>
    <w:rsid w:val="00434C3F"/>
    <w:rsid w:val="004353F6"/>
    <w:rsid w:val="0043764F"/>
    <w:rsid w:val="00437702"/>
    <w:rsid w:val="0044554B"/>
    <w:rsid w:val="00452593"/>
    <w:rsid w:val="004544AB"/>
    <w:rsid w:val="0045500C"/>
    <w:rsid w:val="0045619B"/>
    <w:rsid w:val="004628CE"/>
    <w:rsid w:val="00466B07"/>
    <w:rsid w:val="00471865"/>
    <w:rsid w:val="004749C9"/>
    <w:rsid w:val="00483347"/>
    <w:rsid w:val="00486AC5"/>
    <w:rsid w:val="00496329"/>
    <w:rsid w:val="00496AC7"/>
    <w:rsid w:val="00497A95"/>
    <w:rsid w:val="004A0562"/>
    <w:rsid w:val="004A2F18"/>
    <w:rsid w:val="004A36C4"/>
    <w:rsid w:val="004A3746"/>
    <w:rsid w:val="004A54E4"/>
    <w:rsid w:val="004B45D4"/>
    <w:rsid w:val="004B4900"/>
    <w:rsid w:val="004B5178"/>
    <w:rsid w:val="004C122F"/>
    <w:rsid w:val="004C1FC1"/>
    <w:rsid w:val="004C50CA"/>
    <w:rsid w:val="004D5C7B"/>
    <w:rsid w:val="004E08F9"/>
    <w:rsid w:val="004E0C36"/>
    <w:rsid w:val="004E0E06"/>
    <w:rsid w:val="004E551A"/>
    <w:rsid w:val="004F13EF"/>
    <w:rsid w:val="004F1A66"/>
    <w:rsid w:val="004F23F0"/>
    <w:rsid w:val="004F27F6"/>
    <w:rsid w:val="004F6F07"/>
    <w:rsid w:val="00502437"/>
    <w:rsid w:val="00505BCA"/>
    <w:rsid w:val="00505D19"/>
    <w:rsid w:val="00512851"/>
    <w:rsid w:val="0051575D"/>
    <w:rsid w:val="00515E84"/>
    <w:rsid w:val="005178FD"/>
    <w:rsid w:val="00520CF2"/>
    <w:rsid w:val="00523969"/>
    <w:rsid w:val="00540588"/>
    <w:rsid w:val="0054182F"/>
    <w:rsid w:val="005448C2"/>
    <w:rsid w:val="00545D73"/>
    <w:rsid w:val="00546BD8"/>
    <w:rsid w:val="0054765E"/>
    <w:rsid w:val="00547E3F"/>
    <w:rsid w:val="00550D13"/>
    <w:rsid w:val="00561658"/>
    <w:rsid w:val="00562446"/>
    <w:rsid w:val="00562E05"/>
    <w:rsid w:val="0056476B"/>
    <w:rsid w:val="00564DC7"/>
    <w:rsid w:val="005656E6"/>
    <w:rsid w:val="00566F80"/>
    <w:rsid w:val="00567990"/>
    <w:rsid w:val="00570CAE"/>
    <w:rsid w:val="00571019"/>
    <w:rsid w:val="0057445D"/>
    <w:rsid w:val="00575FE8"/>
    <w:rsid w:val="005806FB"/>
    <w:rsid w:val="00582E04"/>
    <w:rsid w:val="00584271"/>
    <w:rsid w:val="0058680C"/>
    <w:rsid w:val="0059487E"/>
    <w:rsid w:val="005A03CF"/>
    <w:rsid w:val="005A0472"/>
    <w:rsid w:val="005A0E5D"/>
    <w:rsid w:val="005A19C4"/>
    <w:rsid w:val="005A2190"/>
    <w:rsid w:val="005A45F0"/>
    <w:rsid w:val="005A4D49"/>
    <w:rsid w:val="005B2540"/>
    <w:rsid w:val="005B3230"/>
    <w:rsid w:val="005D08BF"/>
    <w:rsid w:val="005D6993"/>
    <w:rsid w:val="005E3DB2"/>
    <w:rsid w:val="005E3E7D"/>
    <w:rsid w:val="005E514F"/>
    <w:rsid w:val="005E64CC"/>
    <w:rsid w:val="005E6FE3"/>
    <w:rsid w:val="005E7A21"/>
    <w:rsid w:val="005E7DBA"/>
    <w:rsid w:val="005F57AB"/>
    <w:rsid w:val="00602913"/>
    <w:rsid w:val="006029F9"/>
    <w:rsid w:val="00603688"/>
    <w:rsid w:val="00604121"/>
    <w:rsid w:val="00606661"/>
    <w:rsid w:val="006111C2"/>
    <w:rsid w:val="00615352"/>
    <w:rsid w:val="006169D2"/>
    <w:rsid w:val="006200DB"/>
    <w:rsid w:val="0062029F"/>
    <w:rsid w:val="00620D9F"/>
    <w:rsid w:val="00625E77"/>
    <w:rsid w:val="00626B0B"/>
    <w:rsid w:val="006303BD"/>
    <w:rsid w:val="00633548"/>
    <w:rsid w:val="00636759"/>
    <w:rsid w:val="00646131"/>
    <w:rsid w:val="0064767D"/>
    <w:rsid w:val="006548AD"/>
    <w:rsid w:val="006550FD"/>
    <w:rsid w:val="006555B0"/>
    <w:rsid w:val="00657C25"/>
    <w:rsid w:val="00660CA2"/>
    <w:rsid w:val="00660FE5"/>
    <w:rsid w:val="00667C60"/>
    <w:rsid w:val="0067154D"/>
    <w:rsid w:val="0067203F"/>
    <w:rsid w:val="00675B86"/>
    <w:rsid w:val="0068226D"/>
    <w:rsid w:val="0068422D"/>
    <w:rsid w:val="00684AF5"/>
    <w:rsid w:val="00696FAA"/>
    <w:rsid w:val="006A26AC"/>
    <w:rsid w:val="006A7E1B"/>
    <w:rsid w:val="006B011A"/>
    <w:rsid w:val="006B7D25"/>
    <w:rsid w:val="006B7F81"/>
    <w:rsid w:val="006C20D8"/>
    <w:rsid w:val="006C6022"/>
    <w:rsid w:val="006C6D67"/>
    <w:rsid w:val="006D603B"/>
    <w:rsid w:val="006E2ACF"/>
    <w:rsid w:val="006E3E68"/>
    <w:rsid w:val="006E46FF"/>
    <w:rsid w:val="006E4A03"/>
    <w:rsid w:val="006F159B"/>
    <w:rsid w:val="006F3192"/>
    <w:rsid w:val="006F6E0A"/>
    <w:rsid w:val="006F75F3"/>
    <w:rsid w:val="006F7D35"/>
    <w:rsid w:val="00700D1D"/>
    <w:rsid w:val="00702721"/>
    <w:rsid w:val="00702A43"/>
    <w:rsid w:val="00703C06"/>
    <w:rsid w:val="00704427"/>
    <w:rsid w:val="00710C00"/>
    <w:rsid w:val="00716C5B"/>
    <w:rsid w:val="007174E0"/>
    <w:rsid w:val="00721A5F"/>
    <w:rsid w:val="00722FE5"/>
    <w:rsid w:val="0072641D"/>
    <w:rsid w:val="00731650"/>
    <w:rsid w:val="00734DF8"/>
    <w:rsid w:val="007371F7"/>
    <w:rsid w:val="00740E17"/>
    <w:rsid w:val="007428A3"/>
    <w:rsid w:val="00743447"/>
    <w:rsid w:val="00747D7C"/>
    <w:rsid w:val="007514D1"/>
    <w:rsid w:val="00752864"/>
    <w:rsid w:val="0075738B"/>
    <w:rsid w:val="0076006B"/>
    <w:rsid w:val="00760A1C"/>
    <w:rsid w:val="00763089"/>
    <w:rsid w:val="00765EEF"/>
    <w:rsid w:val="00766B09"/>
    <w:rsid w:val="00772525"/>
    <w:rsid w:val="007759BF"/>
    <w:rsid w:val="007855BB"/>
    <w:rsid w:val="007921BE"/>
    <w:rsid w:val="00792FE1"/>
    <w:rsid w:val="00796448"/>
    <w:rsid w:val="00796850"/>
    <w:rsid w:val="007A2162"/>
    <w:rsid w:val="007B1C8C"/>
    <w:rsid w:val="007B1F9B"/>
    <w:rsid w:val="007B35E4"/>
    <w:rsid w:val="007C2D83"/>
    <w:rsid w:val="007C760C"/>
    <w:rsid w:val="007D263D"/>
    <w:rsid w:val="007D4703"/>
    <w:rsid w:val="007D4C2E"/>
    <w:rsid w:val="007D7430"/>
    <w:rsid w:val="007D75A0"/>
    <w:rsid w:val="007E5103"/>
    <w:rsid w:val="007E667C"/>
    <w:rsid w:val="007F0D55"/>
    <w:rsid w:val="007F191C"/>
    <w:rsid w:val="007F2BFD"/>
    <w:rsid w:val="00801B0A"/>
    <w:rsid w:val="008040BF"/>
    <w:rsid w:val="00814D75"/>
    <w:rsid w:val="00822110"/>
    <w:rsid w:val="00822757"/>
    <w:rsid w:val="00822B75"/>
    <w:rsid w:val="00823567"/>
    <w:rsid w:val="00825CC9"/>
    <w:rsid w:val="00832409"/>
    <w:rsid w:val="008355B3"/>
    <w:rsid w:val="008355F7"/>
    <w:rsid w:val="008372AE"/>
    <w:rsid w:val="00845252"/>
    <w:rsid w:val="008464B4"/>
    <w:rsid w:val="00846C5A"/>
    <w:rsid w:val="00850A8A"/>
    <w:rsid w:val="008519F6"/>
    <w:rsid w:val="00852BC1"/>
    <w:rsid w:val="00860EA7"/>
    <w:rsid w:val="00861723"/>
    <w:rsid w:val="00863437"/>
    <w:rsid w:val="00866985"/>
    <w:rsid w:val="008672AC"/>
    <w:rsid w:val="00871D6E"/>
    <w:rsid w:val="008720F8"/>
    <w:rsid w:val="00874E8E"/>
    <w:rsid w:val="008750E6"/>
    <w:rsid w:val="0087561D"/>
    <w:rsid w:val="008816F7"/>
    <w:rsid w:val="0088227C"/>
    <w:rsid w:val="00882E6B"/>
    <w:rsid w:val="00892802"/>
    <w:rsid w:val="008949D5"/>
    <w:rsid w:val="008A56F5"/>
    <w:rsid w:val="008A709F"/>
    <w:rsid w:val="008A7917"/>
    <w:rsid w:val="008A7D8D"/>
    <w:rsid w:val="008C6C00"/>
    <w:rsid w:val="008D2051"/>
    <w:rsid w:val="008E16CA"/>
    <w:rsid w:val="008E4C01"/>
    <w:rsid w:val="008E51BB"/>
    <w:rsid w:val="008F65FF"/>
    <w:rsid w:val="008F6B3B"/>
    <w:rsid w:val="00900C35"/>
    <w:rsid w:val="0091245F"/>
    <w:rsid w:val="00916A51"/>
    <w:rsid w:val="00917882"/>
    <w:rsid w:val="0092149F"/>
    <w:rsid w:val="009253CF"/>
    <w:rsid w:val="00926433"/>
    <w:rsid w:val="009275C3"/>
    <w:rsid w:val="00964A32"/>
    <w:rsid w:val="00972452"/>
    <w:rsid w:val="00976E24"/>
    <w:rsid w:val="00977D76"/>
    <w:rsid w:val="00977DD9"/>
    <w:rsid w:val="009810B1"/>
    <w:rsid w:val="0098372D"/>
    <w:rsid w:val="00984E27"/>
    <w:rsid w:val="009852BE"/>
    <w:rsid w:val="00991DAF"/>
    <w:rsid w:val="009925B2"/>
    <w:rsid w:val="009938E2"/>
    <w:rsid w:val="009A6579"/>
    <w:rsid w:val="009B2177"/>
    <w:rsid w:val="009B3327"/>
    <w:rsid w:val="009B33A3"/>
    <w:rsid w:val="009B7B9B"/>
    <w:rsid w:val="009C0AAD"/>
    <w:rsid w:val="009C5355"/>
    <w:rsid w:val="009C58A7"/>
    <w:rsid w:val="009D2155"/>
    <w:rsid w:val="009E6AF6"/>
    <w:rsid w:val="009F1525"/>
    <w:rsid w:val="009F4E91"/>
    <w:rsid w:val="009F66D3"/>
    <w:rsid w:val="009F672E"/>
    <w:rsid w:val="00A0102F"/>
    <w:rsid w:val="00A021B1"/>
    <w:rsid w:val="00A02441"/>
    <w:rsid w:val="00A02B83"/>
    <w:rsid w:val="00A05540"/>
    <w:rsid w:val="00A1173A"/>
    <w:rsid w:val="00A136EC"/>
    <w:rsid w:val="00A14416"/>
    <w:rsid w:val="00A14E0B"/>
    <w:rsid w:val="00A21EA2"/>
    <w:rsid w:val="00A26836"/>
    <w:rsid w:val="00A311CF"/>
    <w:rsid w:val="00A3420E"/>
    <w:rsid w:val="00A4192B"/>
    <w:rsid w:val="00A438F3"/>
    <w:rsid w:val="00A43C3E"/>
    <w:rsid w:val="00A441FD"/>
    <w:rsid w:val="00A45FE3"/>
    <w:rsid w:val="00A51D5E"/>
    <w:rsid w:val="00A524EF"/>
    <w:rsid w:val="00A5422D"/>
    <w:rsid w:val="00A54CD8"/>
    <w:rsid w:val="00A55B31"/>
    <w:rsid w:val="00A6430F"/>
    <w:rsid w:val="00A70EA7"/>
    <w:rsid w:val="00A74B12"/>
    <w:rsid w:val="00A74EC9"/>
    <w:rsid w:val="00A75D59"/>
    <w:rsid w:val="00A75F28"/>
    <w:rsid w:val="00A80DC4"/>
    <w:rsid w:val="00A959A5"/>
    <w:rsid w:val="00AA036B"/>
    <w:rsid w:val="00AA4477"/>
    <w:rsid w:val="00AB146F"/>
    <w:rsid w:val="00AB56A7"/>
    <w:rsid w:val="00AC6C5B"/>
    <w:rsid w:val="00AD27BD"/>
    <w:rsid w:val="00AD562D"/>
    <w:rsid w:val="00AD58AE"/>
    <w:rsid w:val="00AD674D"/>
    <w:rsid w:val="00AD6C72"/>
    <w:rsid w:val="00AD776C"/>
    <w:rsid w:val="00AE1308"/>
    <w:rsid w:val="00AE2FA5"/>
    <w:rsid w:val="00AE4779"/>
    <w:rsid w:val="00AF28DD"/>
    <w:rsid w:val="00AF2A40"/>
    <w:rsid w:val="00AF3F4A"/>
    <w:rsid w:val="00AF3F9F"/>
    <w:rsid w:val="00AF4064"/>
    <w:rsid w:val="00AF6D32"/>
    <w:rsid w:val="00AF6D41"/>
    <w:rsid w:val="00B006E7"/>
    <w:rsid w:val="00B104CC"/>
    <w:rsid w:val="00B12803"/>
    <w:rsid w:val="00B24533"/>
    <w:rsid w:val="00B266B9"/>
    <w:rsid w:val="00B26AFC"/>
    <w:rsid w:val="00B270AD"/>
    <w:rsid w:val="00B30F16"/>
    <w:rsid w:val="00B317AD"/>
    <w:rsid w:val="00B33211"/>
    <w:rsid w:val="00B34EAE"/>
    <w:rsid w:val="00B41CB8"/>
    <w:rsid w:val="00B449BD"/>
    <w:rsid w:val="00B44C43"/>
    <w:rsid w:val="00B50145"/>
    <w:rsid w:val="00B51229"/>
    <w:rsid w:val="00B52370"/>
    <w:rsid w:val="00B53724"/>
    <w:rsid w:val="00B55FDF"/>
    <w:rsid w:val="00B56775"/>
    <w:rsid w:val="00B62C2F"/>
    <w:rsid w:val="00B63567"/>
    <w:rsid w:val="00B65577"/>
    <w:rsid w:val="00B65706"/>
    <w:rsid w:val="00B65761"/>
    <w:rsid w:val="00B71C25"/>
    <w:rsid w:val="00B80949"/>
    <w:rsid w:val="00B831B4"/>
    <w:rsid w:val="00B83CEA"/>
    <w:rsid w:val="00B87F20"/>
    <w:rsid w:val="00B9211D"/>
    <w:rsid w:val="00B9297B"/>
    <w:rsid w:val="00B94DE7"/>
    <w:rsid w:val="00BA0945"/>
    <w:rsid w:val="00BA2D0C"/>
    <w:rsid w:val="00BA6627"/>
    <w:rsid w:val="00BA71A0"/>
    <w:rsid w:val="00BB1549"/>
    <w:rsid w:val="00BB5CBE"/>
    <w:rsid w:val="00BC3F4B"/>
    <w:rsid w:val="00BC6F52"/>
    <w:rsid w:val="00BC707C"/>
    <w:rsid w:val="00BD0387"/>
    <w:rsid w:val="00BD15D7"/>
    <w:rsid w:val="00BD17E2"/>
    <w:rsid w:val="00BD2B60"/>
    <w:rsid w:val="00BD3608"/>
    <w:rsid w:val="00BD5345"/>
    <w:rsid w:val="00BE0886"/>
    <w:rsid w:val="00BE14F3"/>
    <w:rsid w:val="00BE1C01"/>
    <w:rsid w:val="00BE3081"/>
    <w:rsid w:val="00BE34CB"/>
    <w:rsid w:val="00BE444A"/>
    <w:rsid w:val="00BE44A1"/>
    <w:rsid w:val="00BE53DB"/>
    <w:rsid w:val="00BE7DDF"/>
    <w:rsid w:val="00BF02C9"/>
    <w:rsid w:val="00BF7FAB"/>
    <w:rsid w:val="00C00B05"/>
    <w:rsid w:val="00C01D91"/>
    <w:rsid w:val="00C04461"/>
    <w:rsid w:val="00C05640"/>
    <w:rsid w:val="00C062E8"/>
    <w:rsid w:val="00C076EA"/>
    <w:rsid w:val="00C12140"/>
    <w:rsid w:val="00C13E18"/>
    <w:rsid w:val="00C163FE"/>
    <w:rsid w:val="00C16BB8"/>
    <w:rsid w:val="00C16C01"/>
    <w:rsid w:val="00C24815"/>
    <w:rsid w:val="00C24AA8"/>
    <w:rsid w:val="00C2774F"/>
    <w:rsid w:val="00C30007"/>
    <w:rsid w:val="00C323E9"/>
    <w:rsid w:val="00C341A5"/>
    <w:rsid w:val="00C40808"/>
    <w:rsid w:val="00C4197B"/>
    <w:rsid w:val="00C4352A"/>
    <w:rsid w:val="00C44F40"/>
    <w:rsid w:val="00C45C3D"/>
    <w:rsid w:val="00C47CA9"/>
    <w:rsid w:val="00C51331"/>
    <w:rsid w:val="00C51904"/>
    <w:rsid w:val="00C5480F"/>
    <w:rsid w:val="00C54A06"/>
    <w:rsid w:val="00C5618C"/>
    <w:rsid w:val="00C6119A"/>
    <w:rsid w:val="00C62511"/>
    <w:rsid w:val="00C6644C"/>
    <w:rsid w:val="00C700F3"/>
    <w:rsid w:val="00C7662F"/>
    <w:rsid w:val="00C834D7"/>
    <w:rsid w:val="00C83EBA"/>
    <w:rsid w:val="00C84868"/>
    <w:rsid w:val="00C868F8"/>
    <w:rsid w:val="00C948C1"/>
    <w:rsid w:val="00C979AE"/>
    <w:rsid w:val="00CA260B"/>
    <w:rsid w:val="00CA53D4"/>
    <w:rsid w:val="00CB22DC"/>
    <w:rsid w:val="00CB5E05"/>
    <w:rsid w:val="00CC0313"/>
    <w:rsid w:val="00CC0CB3"/>
    <w:rsid w:val="00CC5C29"/>
    <w:rsid w:val="00CD1739"/>
    <w:rsid w:val="00CD18CA"/>
    <w:rsid w:val="00CF0481"/>
    <w:rsid w:val="00CF0D00"/>
    <w:rsid w:val="00D00BC5"/>
    <w:rsid w:val="00D0463C"/>
    <w:rsid w:val="00D05BD2"/>
    <w:rsid w:val="00D07EF8"/>
    <w:rsid w:val="00D10153"/>
    <w:rsid w:val="00D11499"/>
    <w:rsid w:val="00D173D9"/>
    <w:rsid w:val="00D1785C"/>
    <w:rsid w:val="00D1793D"/>
    <w:rsid w:val="00D22DF9"/>
    <w:rsid w:val="00D2460F"/>
    <w:rsid w:val="00D25135"/>
    <w:rsid w:val="00D26C23"/>
    <w:rsid w:val="00D3072A"/>
    <w:rsid w:val="00D42E23"/>
    <w:rsid w:val="00D445D8"/>
    <w:rsid w:val="00D44A18"/>
    <w:rsid w:val="00D4611D"/>
    <w:rsid w:val="00D51BCF"/>
    <w:rsid w:val="00D53B30"/>
    <w:rsid w:val="00D56DDA"/>
    <w:rsid w:val="00D60F74"/>
    <w:rsid w:val="00D619E4"/>
    <w:rsid w:val="00D65340"/>
    <w:rsid w:val="00D66700"/>
    <w:rsid w:val="00D67CBD"/>
    <w:rsid w:val="00D73FE5"/>
    <w:rsid w:val="00D76488"/>
    <w:rsid w:val="00D76B6C"/>
    <w:rsid w:val="00D77C0E"/>
    <w:rsid w:val="00D8105A"/>
    <w:rsid w:val="00D85700"/>
    <w:rsid w:val="00D87492"/>
    <w:rsid w:val="00D9194C"/>
    <w:rsid w:val="00D9199E"/>
    <w:rsid w:val="00D94B6A"/>
    <w:rsid w:val="00D962DB"/>
    <w:rsid w:val="00D970BD"/>
    <w:rsid w:val="00D97749"/>
    <w:rsid w:val="00DA2BAC"/>
    <w:rsid w:val="00DA4960"/>
    <w:rsid w:val="00DA4BEE"/>
    <w:rsid w:val="00DA6F2C"/>
    <w:rsid w:val="00DB65B1"/>
    <w:rsid w:val="00DB6B30"/>
    <w:rsid w:val="00DC011E"/>
    <w:rsid w:val="00DC0294"/>
    <w:rsid w:val="00DC07B3"/>
    <w:rsid w:val="00DD0176"/>
    <w:rsid w:val="00DD02A3"/>
    <w:rsid w:val="00DD4826"/>
    <w:rsid w:val="00DD4E89"/>
    <w:rsid w:val="00DE2399"/>
    <w:rsid w:val="00DE3A37"/>
    <w:rsid w:val="00DE4F3B"/>
    <w:rsid w:val="00E05CFC"/>
    <w:rsid w:val="00E068A7"/>
    <w:rsid w:val="00E115C2"/>
    <w:rsid w:val="00E128DC"/>
    <w:rsid w:val="00E12D9E"/>
    <w:rsid w:val="00E25F8B"/>
    <w:rsid w:val="00E3010A"/>
    <w:rsid w:val="00E3171A"/>
    <w:rsid w:val="00E40F92"/>
    <w:rsid w:val="00E437DD"/>
    <w:rsid w:val="00E43C0C"/>
    <w:rsid w:val="00E45CB5"/>
    <w:rsid w:val="00E564A8"/>
    <w:rsid w:val="00E56DE2"/>
    <w:rsid w:val="00E61081"/>
    <w:rsid w:val="00E6227C"/>
    <w:rsid w:val="00E6351F"/>
    <w:rsid w:val="00E6571C"/>
    <w:rsid w:val="00E65BD9"/>
    <w:rsid w:val="00E668DF"/>
    <w:rsid w:val="00E67EAE"/>
    <w:rsid w:val="00E730C1"/>
    <w:rsid w:val="00E7744D"/>
    <w:rsid w:val="00E803C9"/>
    <w:rsid w:val="00E83CDE"/>
    <w:rsid w:val="00E87182"/>
    <w:rsid w:val="00E87BF9"/>
    <w:rsid w:val="00E903BA"/>
    <w:rsid w:val="00E939EF"/>
    <w:rsid w:val="00E94843"/>
    <w:rsid w:val="00E96312"/>
    <w:rsid w:val="00E97F33"/>
    <w:rsid w:val="00EA126A"/>
    <w:rsid w:val="00EA47AB"/>
    <w:rsid w:val="00EA4C75"/>
    <w:rsid w:val="00EB3466"/>
    <w:rsid w:val="00EB3C36"/>
    <w:rsid w:val="00EB659E"/>
    <w:rsid w:val="00EC0763"/>
    <w:rsid w:val="00EC2DD2"/>
    <w:rsid w:val="00EC7291"/>
    <w:rsid w:val="00EC7A9D"/>
    <w:rsid w:val="00ED0F83"/>
    <w:rsid w:val="00ED26C0"/>
    <w:rsid w:val="00ED2EF5"/>
    <w:rsid w:val="00ED6737"/>
    <w:rsid w:val="00EE2BE9"/>
    <w:rsid w:val="00EE2C2C"/>
    <w:rsid w:val="00EE33F9"/>
    <w:rsid w:val="00EE3F83"/>
    <w:rsid w:val="00EE5BC2"/>
    <w:rsid w:val="00EE61EB"/>
    <w:rsid w:val="00EE6E6D"/>
    <w:rsid w:val="00EE76B6"/>
    <w:rsid w:val="00EE7FD2"/>
    <w:rsid w:val="00EF0772"/>
    <w:rsid w:val="00EF0963"/>
    <w:rsid w:val="00EF1ECB"/>
    <w:rsid w:val="00EF27DF"/>
    <w:rsid w:val="00EF2F7A"/>
    <w:rsid w:val="00EF6D4B"/>
    <w:rsid w:val="00F015A8"/>
    <w:rsid w:val="00F02F81"/>
    <w:rsid w:val="00F038C7"/>
    <w:rsid w:val="00F16420"/>
    <w:rsid w:val="00F16B82"/>
    <w:rsid w:val="00F16E09"/>
    <w:rsid w:val="00F203CF"/>
    <w:rsid w:val="00F235D9"/>
    <w:rsid w:val="00F32E1D"/>
    <w:rsid w:val="00F33AE5"/>
    <w:rsid w:val="00F37731"/>
    <w:rsid w:val="00F4160B"/>
    <w:rsid w:val="00F470BB"/>
    <w:rsid w:val="00F50469"/>
    <w:rsid w:val="00F552AB"/>
    <w:rsid w:val="00F57465"/>
    <w:rsid w:val="00F576BB"/>
    <w:rsid w:val="00F628B1"/>
    <w:rsid w:val="00F6508C"/>
    <w:rsid w:val="00F70A74"/>
    <w:rsid w:val="00F729CC"/>
    <w:rsid w:val="00F74AAF"/>
    <w:rsid w:val="00F83BB9"/>
    <w:rsid w:val="00F8526A"/>
    <w:rsid w:val="00F866C1"/>
    <w:rsid w:val="00F975A5"/>
    <w:rsid w:val="00FA1102"/>
    <w:rsid w:val="00FA23C5"/>
    <w:rsid w:val="00FA350A"/>
    <w:rsid w:val="00FA5EE1"/>
    <w:rsid w:val="00FB0F2D"/>
    <w:rsid w:val="00FB105D"/>
    <w:rsid w:val="00FB4C4E"/>
    <w:rsid w:val="00FB7286"/>
    <w:rsid w:val="00FC5965"/>
    <w:rsid w:val="00FD1DDA"/>
    <w:rsid w:val="00FD550F"/>
    <w:rsid w:val="00FE09D3"/>
    <w:rsid w:val="00FE4E97"/>
    <w:rsid w:val="00FE78CA"/>
    <w:rsid w:val="00FE7BC4"/>
    <w:rsid w:val="00FF25D0"/>
    <w:rsid w:val="00FF68A5"/>
    <w:rsid w:val="00FF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9601B16"/>
  <w15:docId w15:val="{3154C66C-3F8D-42E8-BD30-D846A3B3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03CF"/>
    <w:rPr>
      <w:lang w:eastAsia="es-ES"/>
    </w:rPr>
  </w:style>
  <w:style w:type="paragraph" w:styleId="Heading1">
    <w:name w:val="heading 1"/>
    <w:basedOn w:val="Normal"/>
    <w:next w:val="Normal"/>
    <w:qFormat/>
    <w:rsid w:val="00571019"/>
    <w:pPr>
      <w:keepNext/>
      <w:jc w:val="both"/>
      <w:outlineLvl w:val="0"/>
    </w:pPr>
    <w:rPr>
      <w:rFonts w:ascii="Arial" w:hAnsi="Arial"/>
      <w:color w:val="000000"/>
      <w:sz w:val="24"/>
    </w:rPr>
  </w:style>
  <w:style w:type="paragraph" w:styleId="Heading2">
    <w:name w:val="heading 2"/>
    <w:basedOn w:val="Normal"/>
    <w:next w:val="Normal"/>
    <w:qFormat/>
    <w:rsid w:val="00571019"/>
    <w:pPr>
      <w:keepNext/>
      <w:ind w:left="708" w:hanging="708"/>
      <w:jc w:val="both"/>
      <w:outlineLvl w:val="1"/>
    </w:pPr>
    <w:rPr>
      <w:rFonts w:ascii="Arial" w:hAnsi="Arial"/>
      <w:color w:val="000000"/>
      <w:sz w:val="24"/>
    </w:rPr>
  </w:style>
  <w:style w:type="paragraph" w:styleId="Heading3">
    <w:name w:val="heading 3"/>
    <w:basedOn w:val="Normal"/>
    <w:next w:val="Normal"/>
    <w:qFormat/>
    <w:rsid w:val="00571019"/>
    <w:pPr>
      <w:keepNext/>
      <w:jc w:val="both"/>
      <w:outlineLvl w:val="2"/>
    </w:pPr>
    <w:rPr>
      <w:rFonts w:ascii="Arial" w:hAnsi="Arial"/>
      <w:color w:val="0000FF"/>
      <w:sz w:val="24"/>
      <w:lang w:val="es-MX"/>
    </w:rPr>
  </w:style>
  <w:style w:type="paragraph" w:styleId="Heading4">
    <w:name w:val="heading 4"/>
    <w:basedOn w:val="Normal"/>
    <w:next w:val="Normal"/>
    <w:qFormat/>
    <w:rsid w:val="00571019"/>
    <w:pPr>
      <w:keepNext/>
      <w:spacing w:before="240" w:after="60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qFormat/>
    <w:rsid w:val="00571019"/>
    <w:pPr>
      <w:keepNext/>
      <w:jc w:val="both"/>
      <w:outlineLvl w:val="4"/>
    </w:pPr>
    <w:rPr>
      <w:rFonts w:ascii="Arial" w:hAnsi="Arial"/>
      <w:sz w:val="24"/>
      <w:lang w:val="es-MX"/>
    </w:rPr>
  </w:style>
  <w:style w:type="paragraph" w:styleId="Heading6">
    <w:name w:val="heading 6"/>
    <w:basedOn w:val="Normal"/>
    <w:next w:val="Normal"/>
    <w:qFormat/>
    <w:rsid w:val="00571019"/>
    <w:pPr>
      <w:keepNext/>
      <w:jc w:val="both"/>
      <w:outlineLvl w:val="5"/>
    </w:pPr>
    <w:rPr>
      <w:rFonts w:ascii="Arial" w:hAnsi="Arial"/>
      <w:b/>
      <w:sz w:val="24"/>
      <w:lang w:val="es-MX"/>
    </w:rPr>
  </w:style>
  <w:style w:type="paragraph" w:styleId="Heading7">
    <w:name w:val="heading 7"/>
    <w:basedOn w:val="Normal"/>
    <w:next w:val="Normal"/>
    <w:qFormat/>
    <w:rsid w:val="00571019"/>
    <w:pPr>
      <w:keepNext/>
      <w:jc w:val="center"/>
      <w:outlineLvl w:val="6"/>
    </w:pPr>
    <w:rPr>
      <w:snapToGrid w:val="0"/>
      <w:sz w:val="24"/>
    </w:rPr>
  </w:style>
  <w:style w:type="paragraph" w:styleId="Heading8">
    <w:name w:val="heading 8"/>
    <w:basedOn w:val="Normal"/>
    <w:next w:val="Normal"/>
    <w:qFormat/>
    <w:rsid w:val="00571019"/>
    <w:pPr>
      <w:keepNext/>
      <w:jc w:val="both"/>
      <w:outlineLvl w:val="7"/>
    </w:pPr>
    <w:rPr>
      <w:rFonts w:ascii="Arial" w:hAnsi="Arial"/>
      <w:b/>
      <w:sz w:val="28"/>
    </w:rPr>
  </w:style>
  <w:style w:type="paragraph" w:styleId="Heading9">
    <w:name w:val="heading 9"/>
    <w:basedOn w:val="Normal"/>
    <w:next w:val="Normal"/>
    <w:qFormat/>
    <w:rsid w:val="00571019"/>
    <w:pPr>
      <w:keepNext/>
      <w:jc w:val="both"/>
      <w:outlineLvl w:val="8"/>
    </w:pPr>
    <w:rPr>
      <w:rFonts w:ascii="Arial" w:hAnsi="Arial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1019"/>
    <w:pPr>
      <w:jc w:val="center"/>
    </w:pPr>
    <w:rPr>
      <w:sz w:val="24"/>
      <w:lang w:val="es-MX"/>
    </w:rPr>
  </w:style>
  <w:style w:type="paragraph" w:styleId="BodyText2">
    <w:name w:val="Body Text 2"/>
    <w:basedOn w:val="Normal"/>
    <w:link w:val="BodyText2Char"/>
    <w:rsid w:val="00571019"/>
    <w:pPr>
      <w:jc w:val="both"/>
    </w:pPr>
    <w:rPr>
      <w:sz w:val="24"/>
      <w:lang w:val="es-MX"/>
    </w:rPr>
  </w:style>
  <w:style w:type="paragraph" w:styleId="BodyText3">
    <w:name w:val="Body Text 3"/>
    <w:basedOn w:val="Normal"/>
    <w:rsid w:val="00571019"/>
    <w:pPr>
      <w:jc w:val="center"/>
    </w:pPr>
    <w:rPr>
      <w:lang w:val="es-MX"/>
    </w:rPr>
  </w:style>
  <w:style w:type="paragraph" w:styleId="Header">
    <w:name w:val="header"/>
    <w:basedOn w:val="Normal"/>
    <w:link w:val="HeaderChar"/>
    <w:uiPriority w:val="99"/>
    <w:rsid w:val="00571019"/>
    <w:pPr>
      <w:tabs>
        <w:tab w:val="center" w:pos="4252"/>
        <w:tab w:val="right" w:pos="8504"/>
      </w:tabs>
    </w:pPr>
    <w:rPr>
      <w:rFonts w:ascii="Arial" w:hAnsi="Arial"/>
      <w:b/>
    </w:rPr>
  </w:style>
  <w:style w:type="paragraph" w:styleId="BodyTextIndent2">
    <w:name w:val="Body Text Indent 2"/>
    <w:basedOn w:val="Normal"/>
    <w:rsid w:val="00571019"/>
    <w:pPr>
      <w:ind w:left="360"/>
      <w:jc w:val="both"/>
    </w:pPr>
    <w:rPr>
      <w:rFonts w:ascii="Arial" w:hAnsi="Arial"/>
      <w:sz w:val="24"/>
      <w:lang w:val="es-ES_tradnl"/>
    </w:rPr>
  </w:style>
  <w:style w:type="paragraph" w:styleId="DocumentMap">
    <w:name w:val="Document Map"/>
    <w:basedOn w:val="Normal"/>
    <w:semiHidden/>
    <w:rsid w:val="00571019"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571019"/>
  </w:style>
  <w:style w:type="paragraph" w:styleId="Footer">
    <w:name w:val="footer"/>
    <w:basedOn w:val="Normal"/>
    <w:link w:val="FooterChar"/>
    <w:uiPriority w:val="99"/>
    <w:rsid w:val="00571019"/>
    <w:pPr>
      <w:tabs>
        <w:tab w:val="center" w:pos="4252"/>
        <w:tab w:val="right" w:pos="8504"/>
      </w:tabs>
    </w:pPr>
  </w:style>
  <w:style w:type="paragraph" w:styleId="List">
    <w:name w:val="List"/>
    <w:basedOn w:val="Normal"/>
    <w:rsid w:val="00571019"/>
    <w:pPr>
      <w:ind w:left="283" w:hanging="283"/>
    </w:pPr>
  </w:style>
  <w:style w:type="paragraph" w:styleId="List2">
    <w:name w:val="List 2"/>
    <w:basedOn w:val="Normal"/>
    <w:rsid w:val="00571019"/>
    <w:pPr>
      <w:ind w:left="566" w:hanging="283"/>
    </w:pPr>
  </w:style>
  <w:style w:type="paragraph" w:styleId="Date">
    <w:name w:val="Date"/>
    <w:basedOn w:val="Normal"/>
    <w:next w:val="Normal"/>
    <w:rsid w:val="00571019"/>
  </w:style>
  <w:style w:type="paragraph" w:styleId="ListBullet2">
    <w:name w:val="List Bullet 2"/>
    <w:basedOn w:val="Normal"/>
    <w:autoRedefine/>
    <w:rsid w:val="00571019"/>
    <w:pPr>
      <w:numPr>
        <w:numId w:val="1"/>
      </w:numPr>
    </w:pPr>
  </w:style>
  <w:style w:type="paragraph" w:styleId="ListContinue">
    <w:name w:val="List Continue"/>
    <w:basedOn w:val="Normal"/>
    <w:rsid w:val="00571019"/>
    <w:pPr>
      <w:spacing w:after="120"/>
      <w:ind w:left="283"/>
    </w:pPr>
  </w:style>
  <w:style w:type="paragraph" w:styleId="ListContinue2">
    <w:name w:val="List Continue 2"/>
    <w:basedOn w:val="Normal"/>
    <w:rsid w:val="00571019"/>
    <w:pPr>
      <w:spacing w:after="120"/>
      <w:ind w:left="566"/>
    </w:pPr>
  </w:style>
  <w:style w:type="paragraph" w:styleId="BodyTextIndent">
    <w:name w:val="Body Text Indent"/>
    <w:basedOn w:val="Normal"/>
    <w:rsid w:val="00571019"/>
    <w:pPr>
      <w:spacing w:after="120"/>
      <w:ind w:left="283"/>
    </w:pPr>
  </w:style>
  <w:style w:type="paragraph" w:styleId="BodyTextIndent3">
    <w:name w:val="Body Text Indent 3"/>
    <w:basedOn w:val="Normal"/>
    <w:rsid w:val="00571019"/>
    <w:pPr>
      <w:spacing w:line="360" w:lineRule="auto"/>
      <w:ind w:left="2832" w:hanging="2832"/>
      <w:jc w:val="both"/>
    </w:pPr>
    <w:rPr>
      <w:rFonts w:ascii="Arial" w:hAnsi="Arial"/>
      <w:sz w:val="24"/>
      <w:lang w:val="es-MX"/>
    </w:rPr>
  </w:style>
  <w:style w:type="table" w:styleId="TableGrid">
    <w:name w:val="Table Grid"/>
    <w:basedOn w:val="TableNormal"/>
    <w:rsid w:val="003D261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ghtGrid-Accent5">
    <w:name w:val="Light Grid Accent 5"/>
    <w:basedOn w:val="TableNormal"/>
    <w:uiPriority w:val="62"/>
    <w:rsid w:val="003D261F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9A6579"/>
    <w:rPr>
      <w:rFonts w:ascii="Arial" w:hAnsi="Arial"/>
      <w:b/>
      <w:lang w:eastAsia="es-ES"/>
    </w:rPr>
  </w:style>
  <w:style w:type="paragraph" w:styleId="TOCHeading">
    <w:name w:val="TOC Heading"/>
    <w:basedOn w:val="Heading1"/>
    <w:next w:val="Normal"/>
    <w:uiPriority w:val="39"/>
    <w:qFormat/>
    <w:rsid w:val="00C30007"/>
    <w:pPr>
      <w:keepLines/>
      <w:spacing w:before="480" w:line="276" w:lineRule="auto"/>
      <w:jc w:val="left"/>
      <w:outlineLvl w:val="9"/>
    </w:pPr>
    <w:rPr>
      <w:b/>
      <w:bCs/>
      <w:color w:val="365F91"/>
      <w:sz w:val="28"/>
      <w:szCs w:val="28"/>
      <w:lang w:val="es-ES" w:eastAsia="en-US"/>
    </w:rPr>
  </w:style>
  <w:style w:type="paragraph" w:styleId="TOC1">
    <w:name w:val="toc 1"/>
    <w:basedOn w:val="Normal"/>
    <w:next w:val="Normal"/>
    <w:autoRedefine/>
    <w:uiPriority w:val="39"/>
    <w:rsid w:val="00C30007"/>
    <w:pPr>
      <w:spacing w:after="100"/>
    </w:pPr>
  </w:style>
  <w:style w:type="paragraph" w:styleId="TOC3">
    <w:name w:val="toc 3"/>
    <w:basedOn w:val="Normal"/>
    <w:next w:val="Normal"/>
    <w:autoRedefine/>
    <w:uiPriority w:val="39"/>
    <w:rsid w:val="00C30007"/>
    <w:pPr>
      <w:spacing w:after="100"/>
      <w:ind w:left="400"/>
    </w:pPr>
  </w:style>
  <w:style w:type="paragraph" w:styleId="TOC2">
    <w:name w:val="toc 2"/>
    <w:basedOn w:val="Normal"/>
    <w:next w:val="Normal"/>
    <w:autoRedefine/>
    <w:uiPriority w:val="39"/>
    <w:rsid w:val="00C30007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C3000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300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0007"/>
    <w:rPr>
      <w:rFonts w:ascii="Tahoma" w:hAnsi="Tahoma" w:cs="Tahoma"/>
      <w:sz w:val="16"/>
      <w:szCs w:val="16"/>
      <w:lang w:eastAsia="es-ES"/>
    </w:rPr>
  </w:style>
  <w:style w:type="paragraph" w:styleId="ListParagraph">
    <w:name w:val="List Paragraph"/>
    <w:basedOn w:val="Normal"/>
    <w:uiPriority w:val="34"/>
    <w:qFormat/>
    <w:rsid w:val="00625E77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AD674D"/>
    <w:rPr>
      <w:sz w:val="24"/>
      <w:lang w:val="es-MX" w:eastAsia="es-ES"/>
    </w:rPr>
  </w:style>
  <w:style w:type="table" w:styleId="TableContemporary">
    <w:name w:val="Table Contemporary"/>
    <w:basedOn w:val="TableNormal"/>
    <w:rsid w:val="00DA6F2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Title">
    <w:name w:val="Title"/>
    <w:basedOn w:val="Normal"/>
    <w:next w:val="Normal"/>
    <w:link w:val="TitleChar"/>
    <w:qFormat/>
    <w:rsid w:val="003421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2126"/>
    <w:rPr>
      <w:rFonts w:ascii="Cambria" w:eastAsia="Times New Roman" w:hAnsi="Cambria" w:cs="Times New Roman"/>
      <w:b/>
      <w:bCs/>
      <w:kern w:val="28"/>
      <w:sz w:val="32"/>
      <w:szCs w:val="32"/>
      <w:lang w:eastAsia="es-ES"/>
    </w:rPr>
  </w:style>
  <w:style w:type="paragraph" w:styleId="Subtitle">
    <w:name w:val="Subtitle"/>
    <w:basedOn w:val="Normal"/>
    <w:next w:val="Normal"/>
    <w:link w:val="SubtitleChar"/>
    <w:qFormat/>
    <w:rsid w:val="003553E2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53E2"/>
    <w:rPr>
      <w:rFonts w:ascii="Cambria" w:eastAsia="Times New Roman" w:hAnsi="Cambria" w:cs="Times New Roman"/>
      <w:sz w:val="24"/>
      <w:szCs w:val="24"/>
      <w:lang w:eastAsia="es-ES"/>
    </w:rPr>
  </w:style>
  <w:style w:type="character" w:customStyle="1" w:styleId="FooterChar">
    <w:name w:val="Footer Char"/>
    <w:basedOn w:val="DefaultParagraphFont"/>
    <w:link w:val="Footer"/>
    <w:uiPriority w:val="99"/>
    <w:rsid w:val="00FF25D0"/>
    <w:rPr>
      <w:lang w:eastAsia="es-ES"/>
    </w:rPr>
  </w:style>
  <w:style w:type="character" w:customStyle="1" w:styleId="BodyTextChar">
    <w:name w:val="Body Text Char"/>
    <w:basedOn w:val="DefaultParagraphFont"/>
    <w:link w:val="BodyText"/>
    <w:rsid w:val="00FF25D0"/>
    <w:rPr>
      <w:sz w:val="24"/>
      <w:lang w:val="es-MX" w:eastAsia="es-ES"/>
    </w:rPr>
  </w:style>
  <w:style w:type="paragraph" w:styleId="FootnoteText">
    <w:name w:val="footnote text"/>
    <w:basedOn w:val="Normal"/>
    <w:link w:val="FootnoteTextChar"/>
    <w:rsid w:val="009852BE"/>
    <w:rPr>
      <w:lang w:val="es-ES"/>
    </w:rPr>
  </w:style>
  <w:style w:type="character" w:customStyle="1" w:styleId="FootnoteTextChar">
    <w:name w:val="Footnote Text Char"/>
    <w:basedOn w:val="DefaultParagraphFont"/>
    <w:link w:val="FootnoteText"/>
    <w:rsid w:val="009852BE"/>
    <w:rPr>
      <w:lang w:val="es-ES" w:eastAsia="es-ES"/>
    </w:rPr>
  </w:style>
  <w:style w:type="character" w:styleId="FootnoteReference">
    <w:name w:val="footnote reference"/>
    <w:basedOn w:val="DefaultParagraphFont"/>
    <w:rsid w:val="009852BE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562E0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2E05"/>
  </w:style>
  <w:style w:type="character" w:customStyle="1" w:styleId="CommentTextChar">
    <w:name w:val="Comment Text Char"/>
    <w:basedOn w:val="DefaultParagraphFont"/>
    <w:link w:val="CommentText"/>
    <w:semiHidden/>
    <w:rsid w:val="00562E05"/>
    <w:rPr>
      <w:lang w:eastAsia="es-E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2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2E05"/>
    <w:rPr>
      <w:b/>
      <w:bCs/>
      <w:lang w:eastAsia="es-ES"/>
    </w:rPr>
  </w:style>
  <w:style w:type="character" w:customStyle="1" w:styleId="a">
    <w:name w:val="a"/>
    <w:basedOn w:val="DefaultParagraphFont"/>
    <w:rsid w:val="006200DB"/>
  </w:style>
  <w:style w:type="character" w:customStyle="1" w:styleId="apple-converted-space">
    <w:name w:val="apple-converted-space"/>
    <w:basedOn w:val="DefaultParagraphFont"/>
    <w:rsid w:val="006200DB"/>
  </w:style>
  <w:style w:type="character" w:customStyle="1" w:styleId="l7">
    <w:name w:val="l7"/>
    <w:basedOn w:val="DefaultParagraphFont"/>
    <w:rsid w:val="006200DB"/>
  </w:style>
  <w:style w:type="character" w:customStyle="1" w:styleId="l8">
    <w:name w:val="l8"/>
    <w:basedOn w:val="DefaultParagraphFont"/>
    <w:rsid w:val="003A12AD"/>
  </w:style>
  <w:style w:type="character" w:customStyle="1" w:styleId="l6">
    <w:name w:val="l6"/>
    <w:basedOn w:val="DefaultParagraphFont"/>
    <w:rsid w:val="003A1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1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~wd07.tm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D684F-96FF-4A0B-BC24-FB1666AEA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C:\Archivos de programa\Microsoft Office\Plantillas\~wd07.tmp</Template>
  <TotalTime>315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EMPRESA MUNICIPAL DE ACUEDUCTO, ALCANTARILLADO Y ASEO DE FUNZA</vt:lpstr>
    </vt:vector>
  </TitlesOfParts>
  <Company>EMAAF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EMPRESA MUNICIPAL DE ACUEDUCTO, ALCANTARILLADO Y ASEO DE FUNZA</dc:title>
  <dc:creator>EMAAF</dc:creator>
  <cp:lastModifiedBy>Microsoft Office User</cp:lastModifiedBy>
  <cp:revision>14</cp:revision>
  <cp:lastPrinted>2016-11-09T13:25:00Z</cp:lastPrinted>
  <dcterms:created xsi:type="dcterms:W3CDTF">2016-05-24T19:27:00Z</dcterms:created>
  <dcterms:modified xsi:type="dcterms:W3CDTF">2022-03-12T22:13:00Z</dcterms:modified>
</cp:coreProperties>
</file>